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5D4" w:rsidRPr="00353319" w:rsidRDefault="002D15D4" w:rsidP="00B80977">
      <w:pPr>
        <w:shd w:val="clear" w:color="auto" w:fill="FFFFFF"/>
        <w:jc w:val="center"/>
        <w:rPr>
          <w:b/>
          <w:color w:val="000000"/>
          <w:u w:val="single"/>
        </w:rPr>
      </w:pPr>
      <w:r w:rsidRPr="00353319">
        <w:rPr>
          <w:b/>
          <w:color w:val="000000"/>
          <w:spacing w:val="-2"/>
          <w:u w:val="single"/>
        </w:rPr>
        <w:t>ПРОЕКТ ДОГОВОРА</w:t>
      </w:r>
    </w:p>
    <w:p w:rsidR="002D15D4" w:rsidRDefault="002D15D4"/>
    <w:p w:rsidR="002D15D4" w:rsidRPr="00C960E3" w:rsidRDefault="002D15D4" w:rsidP="003F246F">
      <w:pPr>
        <w:pStyle w:val="Style2"/>
        <w:widowControl/>
        <w:tabs>
          <w:tab w:val="left" w:pos="7310"/>
          <w:tab w:val="left" w:leader="underscore" w:pos="7742"/>
          <w:tab w:val="left" w:leader="underscore" w:pos="8894"/>
        </w:tabs>
        <w:spacing w:before="62"/>
        <w:rPr>
          <w:rStyle w:val="FontStyle14"/>
          <w:b w:val="0"/>
          <w:color w:val="000000"/>
        </w:rPr>
      </w:pPr>
      <w:r w:rsidRPr="00C960E3">
        <w:rPr>
          <w:rStyle w:val="FontStyle14"/>
          <w:b w:val="0"/>
          <w:color w:val="000000"/>
        </w:rPr>
        <w:t>г. Снежинск                                                                                         «__» __________ 2012 года</w:t>
      </w:r>
    </w:p>
    <w:p w:rsidR="002D15D4" w:rsidRPr="00C960E3" w:rsidRDefault="002D15D4" w:rsidP="003F246F">
      <w:pPr>
        <w:pStyle w:val="Style3"/>
        <w:widowControl/>
        <w:spacing w:line="240" w:lineRule="exact"/>
        <w:rPr>
          <w:color w:val="000000"/>
        </w:rPr>
      </w:pPr>
    </w:p>
    <w:p w:rsidR="002D15D4" w:rsidRPr="00C960E3" w:rsidRDefault="002D15D4" w:rsidP="003F246F">
      <w:pPr>
        <w:pStyle w:val="Style3"/>
        <w:widowControl/>
        <w:spacing w:line="240" w:lineRule="exact"/>
        <w:rPr>
          <w:color w:val="000000"/>
        </w:rPr>
      </w:pPr>
    </w:p>
    <w:p w:rsidR="002D15D4" w:rsidRPr="00C960E3" w:rsidRDefault="002D15D4" w:rsidP="003F246F">
      <w:pPr>
        <w:pStyle w:val="Style3"/>
        <w:widowControl/>
        <w:spacing w:before="24" w:line="274" w:lineRule="exact"/>
        <w:rPr>
          <w:rStyle w:val="FontStyle14"/>
          <w:b w:val="0"/>
          <w:color w:val="000000"/>
        </w:rPr>
      </w:pPr>
      <w:r w:rsidRPr="00C960E3">
        <w:rPr>
          <w:rStyle w:val="FontStyle14"/>
          <w:b w:val="0"/>
          <w:color w:val="000000"/>
        </w:rPr>
        <w:t>ФГУП «РФЯЦ - ВНИИТФ им. академ. Е.И. Забабахина», в лице заместителя директора Зацепина Владимира Николаевича, действующего на основании Доверенности №110 от 04.06.2010 г., именуемое в дальнейшем «Заказчик», с одной стороны, и ________________________________________________________________________________________________________________________________________________________________________, в лице _____________________________________________________________________, действующего на основании Устава предприятия и лицензии № __________________________, именуемое в дальнейшем «Подрядчик», с другой стороны, совместно именуемые «Стороны», по итогам размещения заказа (Протокол №____________) заключили между собой настоящий Договор о нижеследующем:</w:t>
      </w:r>
    </w:p>
    <w:p w:rsidR="002D15D4" w:rsidRPr="00C960E3" w:rsidRDefault="002D15D4" w:rsidP="003F246F">
      <w:pPr>
        <w:pStyle w:val="Style8"/>
        <w:widowControl/>
        <w:spacing w:line="240" w:lineRule="exact"/>
        <w:jc w:val="center"/>
        <w:rPr>
          <w:color w:val="000000"/>
        </w:rPr>
      </w:pPr>
    </w:p>
    <w:p w:rsidR="002D15D4" w:rsidRPr="00C960E3" w:rsidRDefault="002D15D4" w:rsidP="003F246F">
      <w:pPr>
        <w:pStyle w:val="Style8"/>
        <w:widowControl/>
        <w:spacing w:before="58"/>
        <w:jc w:val="center"/>
        <w:rPr>
          <w:rStyle w:val="FontStyle15"/>
          <w:b/>
          <w:color w:val="000000"/>
        </w:rPr>
      </w:pPr>
      <w:r w:rsidRPr="00C960E3">
        <w:rPr>
          <w:rStyle w:val="FontStyle19"/>
          <w:color w:val="000000"/>
        </w:rPr>
        <w:t>1.</w:t>
      </w:r>
      <w:r w:rsidRPr="00C960E3">
        <w:rPr>
          <w:rStyle w:val="FontStyle19"/>
          <w:b w:val="0"/>
          <w:color w:val="000000"/>
        </w:rPr>
        <w:t xml:space="preserve"> </w:t>
      </w:r>
      <w:r w:rsidRPr="00C960E3">
        <w:rPr>
          <w:rStyle w:val="FontStyle15"/>
          <w:b/>
          <w:color w:val="000000"/>
        </w:rPr>
        <w:t>Предмет договора</w:t>
      </w:r>
    </w:p>
    <w:p w:rsidR="002D15D4" w:rsidRPr="00C960E3" w:rsidRDefault="002D15D4" w:rsidP="003F246F">
      <w:pPr>
        <w:pStyle w:val="Style5"/>
        <w:widowControl/>
        <w:numPr>
          <w:ilvl w:val="0"/>
          <w:numId w:val="20"/>
        </w:numPr>
        <w:tabs>
          <w:tab w:val="left" w:pos="1123"/>
        </w:tabs>
        <w:spacing w:before="269" w:line="274" w:lineRule="exact"/>
        <w:ind w:left="360" w:hanging="360"/>
        <w:jc w:val="both"/>
        <w:rPr>
          <w:rStyle w:val="FontStyle14"/>
          <w:b w:val="0"/>
          <w:color w:val="000000"/>
        </w:rPr>
      </w:pPr>
      <w:r w:rsidRPr="00C960E3">
        <w:rPr>
          <w:rStyle w:val="FontStyle14"/>
          <w:b w:val="0"/>
          <w:color w:val="000000"/>
        </w:rPr>
        <w:t>Заказчик поручает, а Подрядчик принимает на себя обязательства выполнить экспертизу промышленной безопасности (далее по тексту - работы) объекта «База ГСМ» (далее по тексту - объект). Предусмотренная настоящим договором работа выполняется Подрядчиком в полном соответствии с техническим заданием (Приложение 1 к настоящему договору).</w:t>
      </w:r>
    </w:p>
    <w:p w:rsidR="002D15D4" w:rsidRPr="00C960E3" w:rsidRDefault="002D15D4" w:rsidP="003F246F">
      <w:pPr>
        <w:pStyle w:val="Style5"/>
        <w:widowControl/>
        <w:numPr>
          <w:ilvl w:val="0"/>
          <w:numId w:val="20"/>
        </w:numPr>
        <w:tabs>
          <w:tab w:val="left" w:pos="1123"/>
        </w:tabs>
        <w:spacing w:before="62" w:line="269" w:lineRule="exact"/>
        <w:ind w:left="360" w:hanging="360"/>
        <w:jc w:val="both"/>
        <w:rPr>
          <w:rStyle w:val="FontStyle14"/>
          <w:b w:val="0"/>
          <w:color w:val="000000"/>
        </w:rPr>
      </w:pPr>
      <w:r w:rsidRPr="00C960E3">
        <w:rPr>
          <w:rStyle w:val="FontStyle14"/>
          <w:b w:val="0"/>
          <w:color w:val="000000"/>
        </w:rPr>
        <w:t>Стоимость работ по настоящему Договору определена Протоколом согласования стоимости договора (Приложение № 2):</w:t>
      </w:r>
    </w:p>
    <w:p w:rsidR="002D15D4" w:rsidRPr="00C960E3" w:rsidRDefault="002D15D4" w:rsidP="003F246F">
      <w:pPr>
        <w:pStyle w:val="Style6"/>
        <w:widowControl/>
        <w:spacing w:before="62"/>
        <w:rPr>
          <w:rStyle w:val="FontStyle14"/>
          <w:b w:val="0"/>
          <w:color w:val="000000"/>
        </w:rPr>
      </w:pPr>
      <w:r w:rsidRPr="00C960E3">
        <w:rPr>
          <w:rStyle w:val="FontStyle14"/>
          <w:b w:val="0"/>
          <w:color w:val="000000"/>
        </w:rPr>
        <w:t>в текущих ценах</w:t>
      </w:r>
      <w:bookmarkStart w:id="0" w:name="OLE_LINK1"/>
      <w:r w:rsidRPr="00C960E3">
        <w:rPr>
          <w:rStyle w:val="FontStyle14"/>
          <w:b w:val="0"/>
          <w:color w:val="000000"/>
        </w:rPr>
        <w:t>: ___________ рублей (_______) рублей __ копеек, в том числе НДС 18%: _______ рублей</w:t>
      </w:r>
      <w:bookmarkEnd w:id="0"/>
      <w:r w:rsidRPr="00C960E3">
        <w:rPr>
          <w:rStyle w:val="FontStyle14"/>
          <w:b w:val="0"/>
          <w:color w:val="000000"/>
        </w:rPr>
        <w:t>.</w:t>
      </w:r>
    </w:p>
    <w:p w:rsidR="002D15D4" w:rsidRPr="00C960E3" w:rsidRDefault="002D15D4" w:rsidP="003F246F">
      <w:pPr>
        <w:pStyle w:val="Style8"/>
        <w:widowControl/>
        <w:spacing w:before="72" w:line="269" w:lineRule="exact"/>
        <w:ind w:left="274"/>
        <w:jc w:val="center"/>
        <w:rPr>
          <w:rStyle w:val="FontStyle15"/>
          <w:b/>
          <w:color w:val="000000"/>
        </w:rPr>
      </w:pPr>
      <w:r w:rsidRPr="00C960E3">
        <w:rPr>
          <w:rStyle w:val="FontStyle15"/>
          <w:b/>
          <w:color w:val="000000"/>
        </w:rPr>
        <w:t>2.     Сроки выполнения работ.</w:t>
      </w:r>
    </w:p>
    <w:p w:rsidR="002D15D4" w:rsidRPr="00C960E3" w:rsidRDefault="002D15D4" w:rsidP="003F246F">
      <w:pPr>
        <w:pStyle w:val="Style5"/>
        <w:widowControl/>
        <w:tabs>
          <w:tab w:val="left" w:pos="1128"/>
        </w:tabs>
        <w:spacing w:line="269" w:lineRule="exact"/>
        <w:ind w:right="1843"/>
        <w:rPr>
          <w:rStyle w:val="FontStyle14"/>
          <w:b w:val="0"/>
          <w:color w:val="000000"/>
        </w:rPr>
      </w:pPr>
      <w:r w:rsidRPr="00C960E3">
        <w:rPr>
          <w:rStyle w:val="FontStyle14"/>
          <w:b w:val="0"/>
          <w:color w:val="000000"/>
        </w:rPr>
        <w:t>2.1.</w:t>
      </w:r>
      <w:r w:rsidRPr="00C960E3">
        <w:rPr>
          <w:rStyle w:val="FontStyle14"/>
          <w:b w:val="0"/>
          <w:color w:val="000000"/>
        </w:rPr>
        <w:tab/>
        <w:t>Сроки выполнения работ определены сторонами следующим образом:</w:t>
      </w:r>
      <w:r w:rsidRPr="00C960E3">
        <w:rPr>
          <w:rStyle w:val="FontStyle14"/>
          <w:b w:val="0"/>
          <w:color w:val="000000"/>
        </w:rPr>
        <w:br/>
        <w:t>Начало работ - «__» ______ 2012 года.</w:t>
      </w:r>
    </w:p>
    <w:p w:rsidR="002D15D4" w:rsidRPr="00C960E3" w:rsidRDefault="002D15D4" w:rsidP="003F246F">
      <w:pPr>
        <w:pStyle w:val="Style6"/>
        <w:widowControl/>
        <w:spacing w:before="168" w:line="278" w:lineRule="exact"/>
        <w:jc w:val="left"/>
        <w:rPr>
          <w:rStyle w:val="FontStyle14"/>
          <w:b w:val="0"/>
          <w:color w:val="000000"/>
        </w:rPr>
      </w:pPr>
      <w:r w:rsidRPr="00C960E3">
        <w:rPr>
          <w:rStyle w:val="FontStyle14"/>
          <w:b w:val="0"/>
          <w:color w:val="000000"/>
        </w:rPr>
        <w:t>Окончание работ - «20» декабря 2012 года.</w:t>
      </w:r>
    </w:p>
    <w:p w:rsidR="002D15D4" w:rsidRPr="00C960E3" w:rsidRDefault="002D15D4" w:rsidP="003F246F">
      <w:pPr>
        <w:pStyle w:val="Style5"/>
        <w:widowControl/>
        <w:tabs>
          <w:tab w:val="left" w:pos="1128"/>
        </w:tabs>
        <w:spacing w:line="278" w:lineRule="exact"/>
        <w:rPr>
          <w:rStyle w:val="FontStyle14"/>
          <w:b w:val="0"/>
          <w:color w:val="000000"/>
        </w:rPr>
      </w:pPr>
      <w:r w:rsidRPr="00C960E3">
        <w:rPr>
          <w:rStyle w:val="FontStyle14"/>
          <w:b w:val="0"/>
          <w:color w:val="000000"/>
        </w:rPr>
        <w:t>2.2.</w:t>
      </w:r>
      <w:r w:rsidRPr="00C960E3">
        <w:rPr>
          <w:rStyle w:val="FontStyle14"/>
          <w:b w:val="0"/>
          <w:color w:val="000000"/>
        </w:rPr>
        <w:tab/>
        <w:t>Никакие задержки и нарушения в выполнении работ не могут служить основанием для</w:t>
      </w:r>
      <w:r w:rsidRPr="00C960E3">
        <w:rPr>
          <w:rStyle w:val="FontStyle14"/>
          <w:b w:val="0"/>
          <w:color w:val="000000"/>
        </w:rPr>
        <w:br/>
        <w:t>требования Подрядчика о продлении срока выполнения работ, за исключением случаев,</w:t>
      </w:r>
      <w:r w:rsidRPr="00C960E3">
        <w:rPr>
          <w:rStyle w:val="FontStyle14"/>
          <w:b w:val="0"/>
          <w:color w:val="000000"/>
        </w:rPr>
        <w:br/>
        <w:t>оговоренных в пункте 6.1. Договора.</w:t>
      </w:r>
    </w:p>
    <w:p w:rsidR="002D15D4" w:rsidRPr="00C960E3" w:rsidRDefault="002D15D4" w:rsidP="003F246F">
      <w:pPr>
        <w:pStyle w:val="Style8"/>
        <w:widowControl/>
        <w:spacing w:line="240" w:lineRule="exact"/>
        <w:jc w:val="center"/>
        <w:rPr>
          <w:color w:val="000000"/>
        </w:rPr>
      </w:pPr>
    </w:p>
    <w:p w:rsidR="002D15D4" w:rsidRPr="00C960E3" w:rsidRDefault="002D15D4" w:rsidP="003F246F">
      <w:pPr>
        <w:pStyle w:val="Style8"/>
        <w:widowControl/>
        <w:tabs>
          <w:tab w:val="left" w:pos="1147"/>
        </w:tabs>
        <w:spacing w:before="48"/>
        <w:jc w:val="center"/>
        <w:rPr>
          <w:rStyle w:val="FontStyle15"/>
          <w:b/>
          <w:color w:val="000000"/>
        </w:rPr>
      </w:pPr>
      <w:r w:rsidRPr="00C960E3">
        <w:rPr>
          <w:rStyle w:val="FontStyle15"/>
          <w:b/>
          <w:color w:val="000000"/>
        </w:rPr>
        <w:t>3.Обязанности и ответственность Сторон.</w:t>
      </w:r>
    </w:p>
    <w:p w:rsidR="002D15D4" w:rsidRPr="00C960E3" w:rsidRDefault="002D15D4" w:rsidP="003F246F">
      <w:pPr>
        <w:pStyle w:val="Style6"/>
        <w:widowControl/>
        <w:spacing w:line="240" w:lineRule="exact"/>
        <w:jc w:val="left"/>
        <w:rPr>
          <w:color w:val="000000"/>
        </w:rPr>
      </w:pPr>
    </w:p>
    <w:p w:rsidR="002D15D4" w:rsidRPr="00C960E3" w:rsidRDefault="002D15D4" w:rsidP="003F246F">
      <w:pPr>
        <w:pStyle w:val="Style6"/>
        <w:widowControl/>
        <w:tabs>
          <w:tab w:val="left" w:pos="1118"/>
        </w:tabs>
        <w:spacing w:before="38"/>
        <w:jc w:val="left"/>
        <w:rPr>
          <w:rStyle w:val="FontStyle14"/>
          <w:b w:val="0"/>
          <w:color w:val="000000"/>
        </w:rPr>
      </w:pPr>
      <w:r w:rsidRPr="00C960E3">
        <w:rPr>
          <w:rStyle w:val="FontStyle14"/>
          <w:b w:val="0"/>
          <w:color w:val="000000"/>
        </w:rPr>
        <w:t>3.1.</w:t>
      </w:r>
      <w:r w:rsidRPr="00C960E3">
        <w:rPr>
          <w:rStyle w:val="FontStyle14"/>
          <w:b w:val="0"/>
          <w:color w:val="000000"/>
        </w:rPr>
        <w:tab/>
        <w:t>Обязанности Подрядчика:</w:t>
      </w:r>
    </w:p>
    <w:p w:rsidR="002D15D4" w:rsidRPr="00C960E3" w:rsidRDefault="002D15D4" w:rsidP="003F246F">
      <w:pPr>
        <w:pStyle w:val="Style3"/>
        <w:widowControl/>
        <w:spacing w:line="274" w:lineRule="exact"/>
        <w:ind w:firstLine="538"/>
        <w:rPr>
          <w:rStyle w:val="FontStyle14"/>
          <w:b w:val="0"/>
          <w:color w:val="000000"/>
        </w:rPr>
      </w:pPr>
      <w:r w:rsidRPr="00C960E3">
        <w:rPr>
          <w:rStyle w:val="FontStyle14"/>
          <w:b w:val="0"/>
          <w:color w:val="000000"/>
        </w:rPr>
        <w:t xml:space="preserve">до начала выполнения работ оформить въезд в ЗАТО </w:t>
      </w:r>
      <w:r w:rsidRPr="00C960E3">
        <w:rPr>
          <w:rStyle w:val="FontStyle14"/>
          <w:b w:val="0"/>
          <w:color w:val="000000"/>
          <w:spacing w:val="-20"/>
        </w:rPr>
        <w:t>г.</w:t>
      </w:r>
      <w:r w:rsidRPr="00C960E3">
        <w:rPr>
          <w:rStyle w:val="FontStyle14"/>
          <w:b w:val="0"/>
          <w:color w:val="000000"/>
        </w:rPr>
        <w:t xml:space="preserve"> Снежинск не зарегистрированным и не проживающим в нем специалистам;</w:t>
      </w:r>
    </w:p>
    <w:p w:rsidR="002D15D4" w:rsidRPr="00C960E3" w:rsidRDefault="002D15D4" w:rsidP="003F246F">
      <w:pPr>
        <w:pStyle w:val="Style3"/>
        <w:widowControl/>
        <w:spacing w:line="274" w:lineRule="exact"/>
        <w:ind w:firstLine="538"/>
        <w:rPr>
          <w:rStyle w:val="FontStyle14"/>
          <w:b w:val="0"/>
          <w:color w:val="000000"/>
        </w:rPr>
      </w:pPr>
      <w:r w:rsidRPr="00C960E3">
        <w:rPr>
          <w:rStyle w:val="FontStyle14"/>
          <w:b w:val="0"/>
          <w:color w:val="000000"/>
        </w:rPr>
        <w:t>обеспечить наличие у специалистов соответствующих документов для посещения режимных объектов;</w:t>
      </w:r>
    </w:p>
    <w:p w:rsidR="002D15D4" w:rsidRPr="00C960E3" w:rsidRDefault="002D15D4" w:rsidP="003F246F">
      <w:pPr>
        <w:pStyle w:val="Style3"/>
        <w:widowControl/>
        <w:spacing w:line="274" w:lineRule="exact"/>
        <w:rPr>
          <w:rStyle w:val="FontStyle14"/>
          <w:b w:val="0"/>
          <w:color w:val="000000"/>
        </w:rPr>
      </w:pPr>
      <w:r w:rsidRPr="00C960E3">
        <w:rPr>
          <w:rStyle w:val="FontStyle14"/>
          <w:b w:val="0"/>
          <w:color w:val="000000"/>
        </w:rPr>
        <w:t>своими силами и средствами своевременно и должным образом выполнить работы в соответствии с условиями настоящего договора;</w:t>
      </w:r>
    </w:p>
    <w:p w:rsidR="002D15D4" w:rsidRPr="00C960E3" w:rsidRDefault="002D15D4" w:rsidP="003F246F">
      <w:pPr>
        <w:pStyle w:val="Style3"/>
        <w:widowControl/>
        <w:spacing w:line="274" w:lineRule="exact"/>
        <w:ind w:firstLine="566"/>
        <w:rPr>
          <w:rStyle w:val="FontStyle14"/>
          <w:b w:val="0"/>
          <w:color w:val="000000"/>
        </w:rPr>
      </w:pPr>
      <w:r w:rsidRPr="00C960E3">
        <w:rPr>
          <w:rStyle w:val="FontStyle14"/>
          <w:b w:val="0"/>
          <w:color w:val="000000"/>
        </w:rPr>
        <w:t>в срок, предусмотренный настоящим договором, передать Заказчику результат работ с приложением подписанного со своей стороны Акта сдачи-приема выполненных работ;</w:t>
      </w:r>
    </w:p>
    <w:p w:rsidR="002D15D4" w:rsidRPr="00C960E3" w:rsidRDefault="002D15D4" w:rsidP="003F246F">
      <w:pPr>
        <w:pStyle w:val="Style3"/>
        <w:widowControl/>
        <w:spacing w:line="274" w:lineRule="exact"/>
        <w:ind w:firstLine="538"/>
        <w:rPr>
          <w:rStyle w:val="FontStyle14"/>
          <w:b w:val="0"/>
          <w:color w:val="000000"/>
        </w:rPr>
      </w:pPr>
      <w:r w:rsidRPr="00C960E3">
        <w:rPr>
          <w:rStyle w:val="FontStyle14"/>
          <w:b w:val="0"/>
          <w:color w:val="000000"/>
        </w:rPr>
        <w:t>вернуть документацию, полученную от Заказчика для выполнения работ по договору (при необходимости);</w:t>
      </w:r>
    </w:p>
    <w:p w:rsidR="002D15D4" w:rsidRPr="00C960E3" w:rsidRDefault="002D15D4" w:rsidP="003F246F">
      <w:pPr>
        <w:pStyle w:val="Style3"/>
        <w:widowControl/>
        <w:spacing w:line="274" w:lineRule="exact"/>
        <w:ind w:firstLine="538"/>
        <w:rPr>
          <w:rStyle w:val="FontStyle14"/>
          <w:b w:val="0"/>
          <w:color w:val="000000"/>
        </w:rPr>
      </w:pPr>
      <w:r w:rsidRPr="00C960E3">
        <w:rPr>
          <w:rStyle w:val="FontStyle14"/>
          <w:b w:val="0"/>
          <w:color w:val="000000"/>
        </w:rPr>
        <w:t>использовать полученные от Заказчика документацию и информацию только на цели, предусмотренные настоящим договором, не разглашать и не передавать их третьим лицам без согласия Заказчика;</w:t>
      </w:r>
    </w:p>
    <w:p w:rsidR="002D15D4" w:rsidRPr="00C960E3" w:rsidRDefault="002D15D4" w:rsidP="003F246F">
      <w:pPr>
        <w:widowControl w:val="0"/>
        <w:numPr>
          <w:ilvl w:val="0"/>
          <w:numId w:val="17"/>
        </w:numPr>
        <w:tabs>
          <w:tab w:val="left" w:pos="0"/>
          <w:tab w:val="left" w:pos="540"/>
        </w:tabs>
        <w:ind w:left="0" w:firstLine="0"/>
        <w:jc w:val="both"/>
        <w:rPr>
          <w:color w:val="000000"/>
        </w:rPr>
      </w:pPr>
      <w:r w:rsidRPr="00C960E3">
        <w:rPr>
          <w:rStyle w:val="FontStyle14"/>
          <w:b w:val="0"/>
          <w:color w:val="000000"/>
        </w:rPr>
        <w:t>согласовать готовое заключение экспертизы промышленной безопасности в органах Федеральной службы по экологическому, технологическому и атомному надзору.</w:t>
      </w:r>
    </w:p>
    <w:p w:rsidR="002D15D4" w:rsidRPr="00C960E3" w:rsidRDefault="002D15D4" w:rsidP="003F246F">
      <w:pPr>
        <w:pStyle w:val="BodyTextIndent3"/>
        <w:tabs>
          <w:tab w:val="left" w:pos="0"/>
        </w:tabs>
        <w:spacing w:before="60" w:after="0"/>
        <w:ind w:left="0"/>
        <w:rPr>
          <w:color w:val="000000"/>
          <w:sz w:val="24"/>
          <w:szCs w:val="24"/>
        </w:rPr>
      </w:pPr>
      <w:r w:rsidRPr="00C960E3">
        <w:rPr>
          <w:color w:val="000000"/>
          <w:sz w:val="24"/>
          <w:szCs w:val="24"/>
        </w:rPr>
        <w:t>Незамедлительно уведомить Заказчика:</w:t>
      </w:r>
    </w:p>
    <w:p w:rsidR="002D15D4" w:rsidRPr="00C960E3" w:rsidRDefault="002D15D4" w:rsidP="003F246F">
      <w:pPr>
        <w:pStyle w:val="BodyTextIndent3"/>
        <w:tabs>
          <w:tab w:val="left" w:pos="1320"/>
          <w:tab w:val="left" w:pos="1440"/>
        </w:tabs>
        <w:spacing w:before="60" w:after="0"/>
        <w:ind w:left="0"/>
        <w:rPr>
          <w:color w:val="000000"/>
          <w:sz w:val="24"/>
          <w:szCs w:val="24"/>
        </w:rPr>
      </w:pPr>
      <w:r w:rsidRPr="00C960E3">
        <w:rPr>
          <w:color w:val="000000"/>
          <w:sz w:val="24"/>
          <w:szCs w:val="24"/>
        </w:rPr>
        <w:t>- об окончании срока действия, либо об отзыве свидетельств или лицензий, необходимых для выполнения работ;</w:t>
      </w:r>
    </w:p>
    <w:p w:rsidR="002D15D4" w:rsidRPr="00C960E3" w:rsidRDefault="002D15D4" w:rsidP="003F246F">
      <w:pPr>
        <w:widowControl w:val="0"/>
        <w:tabs>
          <w:tab w:val="left" w:pos="0"/>
          <w:tab w:val="left" w:pos="540"/>
        </w:tabs>
        <w:jc w:val="both"/>
        <w:rPr>
          <w:color w:val="000000"/>
        </w:rPr>
      </w:pPr>
      <w:r w:rsidRPr="00C960E3">
        <w:rPr>
          <w:color w:val="000000"/>
        </w:rPr>
        <w:t>- о начале проведения процедуры ликвидации, банкротства, приостановления деятельности Подрядчика или об открытии в его отношении конкурсного производства.</w:t>
      </w:r>
    </w:p>
    <w:p w:rsidR="002D15D4" w:rsidRPr="00C960E3" w:rsidRDefault="002D15D4" w:rsidP="003F246F">
      <w:pPr>
        <w:tabs>
          <w:tab w:val="left" w:pos="0"/>
          <w:tab w:val="left" w:pos="567"/>
        </w:tabs>
        <w:jc w:val="both"/>
        <w:rPr>
          <w:color w:val="000000"/>
        </w:rPr>
      </w:pPr>
      <w:r w:rsidRPr="00C960E3">
        <w:rPr>
          <w:color w:val="000000"/>
        </w:rPr>
        <w:t>3.2.</w:t>
      </w:r>
      <w:r w:rsidRPr="00C960E3">
        <w:rPr>
          <w:color w:val="000000"/>
        </w:rPr>
        <w:tab/>
        <w:t>Подрядчик вправе досрочно выполнить работы по договору и передать результаты работ Заказчику на условиях, установленных настоящим договором.</w:t>
      </w:r>
    </w:p>
    <w:p w:rsidR="002D15D4" w:rsidRPr="00C960E3" w:rsidRDefault="002D15D4" w:rsidP="003F246F">
      <w:pPr>
        <w:tabs>
          <w:tab w:val="left" w:pos="0"/>
          <w:tab w:val="left" w:pos="567"/>
        </w:tabs>
        <w:jc w:val="both"/>
        <w:rPr>
          <w:color w:val="000000"/>
        </w:rPr>
      </w:pPr>
      <w:r w:rsidRPr="00C960E3">
        <w:rPr>
          <w:color w:val="000000"/>
        </w:rPr>
        <w:t>3.3.</w:t>
      </w:r>
      <w:r w:rsidRPr="00C960E3">
        <w:rPr>
          <w:color w:val="000000"/>
        </w:rPr>
        <w:tab/>
        <w:t>Обязанности Заказчика:</w:t>
      </w:r>
    </w:p>
    <w:p w:rsidR="002D15D4" w:rsidRPr="00C960E3" w:rsidRDefault="002D15D4" w:rsidP="003F246F">
      <w:pPr>
        <w:widowControl w:val="0"/>
        <w:numPr>
          <w:ilvl w:val="0"/>
          <w:numId w:val="17"/>
        </w:numPr>
        <w:tabs>
          <w:tab w:val="left" w:pos="0"/>
          <w:tab w:val="left" w:pos="540"/>
        </w:tabs>
        <w:ind w:left="0" w:firstLine="0"/>
        <w:jc w:val="both"/>
        <w:rPr>
          <w:color w:val="000000"/>
        </w:rPr>
      </w:pPr>
      <w:r w:rsidRPr="00C960E3">
        <w:rPr>
          <w:color w:val="000000"/>
        </w:rPr>
        <w:t>до начала выполнения работ по настоящему договору предоставить Подрядчику утвержденное техническое задание (Приложение 1 к настоящему договору);</w:t>
      </w:r>
    </w:p>
    <w:p w:rsidR="002D15D4" w:rsidRPr="00C960E3" w:rsidRDefault="002D15D4" w:rsidP="003F246F">
      <w:pPr>
        <w:widowControl w:val="0"/>
        <w:numPr>
          <w:ilvl w:val="0"/>
          <w:numId w:val="17"/>
        </w:numPr>
        <w:tabs>
          <w:tab w:val="left" w:pos="0"/>
          <w:tab w:val="left" w:pos="540"/>
        </w:tabs>
        <w:ind w:left="0" w:firstLine="0"/>
        <w:jc w:val="both"/>
        <w:rPr>
          <w:color w:val="000000"/>
        </w:rPr>
      </w:pPr>
      <w:r w:rsidRPr="00C960E3">
        <w:rPr>
          <w:color w:val="000000"/>
        </w:rPr>
        <w:t>оплатить работу в соответствии с условиями настоящего договора, в том числе и в случае досрочной сдачи результата работы по договору;</w:t>
      </w:r>
    </w:p>
    <w:p w:rsidR="002D15D4" w:rsidRPr="00C960E3" w:rsidRDefault="002D15D4" w:rsidP="003F246F">
      <w:pPr>
        <w:widowControl w:val="0"/>
        <w:numPr>
          <w:ilvl w:val="0"/>
          <w:numId w:val="17"/>
        </w:numPr>
        <w:tabs>
          <w:tab w:val="left" w:pos="0"/>
          <w:tab w:val="left" w:pos="540"/>
        </w:tabs>
        <w:ind w:left="0" w:firstLine="0"/>
        <w:jc w:val="both"/>
        <w:rPr>
          <w:color w:val="000000"/>
        </w:rPr>
      </w:pPr>
      <w:r w:rsidRPr="00C960E3">
        <w:rPr>
          <w:color w:val="000000"/>
        </w:rPr>
        <w:t>использовать полученные результаты работы по настоящему договору только на цели, предусмотренные настоящим договором, не разглашать и не передавать их третьим лицам без согласия Подрядчика.</w:t>
      </w:r>
    </w:p>
    <w:p w:rsidR="002D15D4" w:rsidRPr="00C960E3" w:rsidRDefault="002D15D4" w:rsidP="003F246F">
      <w:pPr>
        <w:widowControl w:val="0"/>
        <w:numPr>
          <w:ilvl w:val="1"/>
          <w:numId w:val="18"/>
        </w:numPr>
        <w:tabs>
          <w:tab w:val="clear" w:pos="720"/>
          <w:tab w:val="num" w:pos="0"/>
        </w:tabs>
        <w:ind w:left="0" w:firstLine="0"/>
        <w:jc w:val="both"/>
        <w:rPr>
          <w:color w:val="000000"/>
        </w:rPr>
      </w:pPr>
      <w:r w:rsidRPr="00C960E3">
        <w:rPr>
          <w:color w:val="000000"/>
        </w:rPr>
        <w:t>За неисполнение или ненадлежащее исполнение обязательств по настоящему договору, Стороны несут ответственность в соответствии с действующим законодательством Российской Федерации.</w:t>
      </w:r>
    </w:p>
    <w:p w:rsidR="002D15D4" w:rsidRPr="00C960E3" w:rsidRDefault="002D15D4" w:rsidP="003F246F">
      <w:pPr>
        <w:widowControl w:val="0"/>
        <w:tabs>
          <w:tab w:val="left" w:pos="0"/>
        </w:tabs>
        <w:jc w:val="both"/>
        <w:rPr>
          <w:color w:val="000000"/>
        </w:rPr>
      </w:pPr>
    </w:p>
    <w:p w:rsidR="002D15D4" w:rsidRPr="00C960E3" w:rsidRDefault="002D15D4" w:rsidP="003F246F">
      <w:pPr>
        <w:widowControl w:val="0"/>
        <w:numPr>
          <w:ilvl w:val="0"/>
          <w:numId w:val="9"/>
        </w:numPr>
        <w:shd w:val="clear" w:color="auto" w:fill="FFFFFF"/>
        <w:tabs>
          <w:tab w:val="left" w:pos="902"/>
          <w:tab w:val="left" w:pos="1276"/>
        </w:tabs>
        <w:autoSpaceDE w:val="0"/>
        <w:autoSpaceDN w:val="0"/>
        <w:adjustRightInd w:val="0"/>
        <w:ind w:left="0" w:firstLine="0"/>
        <w:jc w:val="center"/>
        <w:rPr>
          <w:b/>
          <w:color w:val="000000"/>
        </w:rPr>
      </w:pPr>
      <w:r w:rsidRPr="00C960E3">
        <w:rPr>
          <w:b/>
          <w:color w:val="000000"/>
        </w:rPr>
        <w:t>Сдача и приемка работ.</w:t>
      </w:r>
    </w:p>
    <w:p w:rsidR="002D15D4" w:rsidRPr="00C960E3" w:rsidRDefault="002D15D4" w:rsidP="003F246F">
      <w:pPr>
        <w:pStyle w:val="BodyTextIndent3"/>
        <w:numPr>
          <w:ilvl w:val="1"/>
          <w:numId w:val="9"/>
        </w:numPr>
        <w:tabs>
          <w:tab w:val="num" w:pos="0"/>
          <w:tab w:val="left" w:pos="1320"/>
          <w:tab w:val="left" w:pos="1440"/>
        </w:tabs>
        <w:spacing w:before="60" w:after="0"/>
        <w:ind w:left="0" w:firstLine="0"/>
        <w:rPr>
          <w:color w:val="000000"/>
          <w:sz w:val="24"/>
          <w:szCs w:val="24"/>
        </w:rPr>
      </w:pPr>
      <w:r w:rsidRPr="00C960E3">
        <w:rPr>
          <w:color w:val="000000"/>
          <w:sz w:val="24"/>
          <w:szCs w:val="24"/>
        </w:rPr>
        <w:t>Работа, выполненная Подрядчиком по настоящему договору, передается Заказчику в 4 (четырех) комплектных экземплярах на бумажных носителях с приложением Акта сдачи-приема выполненных работ, счета и счета-фактуры.</w:t>
      </w:r>
    </w:p>
    <w:p w:rsidR="002D15D4" w:rsidRPr="00C960E3" w:rsidRDefault="002D15D4" w:rsidP="003F246F">
      <w:pPr>
        <w:pStyle w:val="BodyTextIndent3"/>
        <w:numPr>
          <w:ilvl w:val="1"/>
          <w:numId w:val="9"/>
        </w:numPr>
        <w:tabs>
          <w:tab w:val="num" w:pos="0"/>
          <w:tab w:val="left" w:pos="1320"/>
          <w:tab w:val="left" w:pos="1440"/>
        </w:tabs>
        <w:spacing w:before="60" w:after="0"/>
        <w:ind w:left="0" w:firstLine="0"/>
        <w:rPr>
          <w:color w:val="000000"/>
          <w:sz w:val="24"/>
          <w:szCs w:val="24"/>
        </w:rPr>
      </w:pPr>
      <w:r w:rsidRPr="00C960E3">
        <w:rPr>
          <w:color w:val="000000"/>
          <w:sz w:val="24"/>
          <w:szCs w:val="24"/>
        </w:rPr>
        <w:t>Заказчик производит прием выполненных Подрядчиком работ в течение 5 (пяти) рабочих дней с момента получения документации и Акта сдачи-приема выполненных работ и в тот же срок направляет Подрядчику подписанный и заверенный печатью Заказчика экземпляр Акта сдачи-приема работ либо мотивированный отказ от приема работ с указанием обнаруженных недостатков.</w:t>
      </w:r>
    </w:p>
    <w:p w:rsidR="002D15D4" w:rsidRPr="00C960E3" w:rsidRDefault="002D15D4" w:rsidP="003F246F">
      <w:pPr>
        <w:pStyle w:val="BodyTextIndent3"/>
        <w:numPr>
          <w:ilvl w:val="1"/>
          <w:numId w:val="9"/>
        </w:numPr>
        <w:tabs>
          <w:tab w:val="num" w:pos="0"/>
          <w:tab w:val="left" w:pos="1320"/>
          <w:tab w:val="left" w:pos="1440"/>
        </w:tabs>
        <w:spacing w:before="60" w:after="0"/>
        <w:ind w:left="0" w:firstLine="0"/>
        <w:rPr>
          <w:color w:val="000000"/>
          <w:sz w:val="24"/>
          <w:szCs w:val="24"/>
        </w:rPr>
      </w:pPr>
      <w:r w:rsidRPr="00C960E3">
        <w:rPr>
          <w:color w:val="000000"/>
          <w:sz w:val="24"/>
          <w:szCs w:val="24"/>
        </w:rPr>
        <w:t>При обнаружении недостатков результата выполненных работ Заказчик обязан заявить о них Подрядчику и отразить это в письменном виде с указанием сроков исправления обнаруженных недостатков.</w:t>
      </w:r>
    </w:p>
    <w:p w:rsidR="002D15D4" w:rsidRPr="00C960E3" w:rsidRDefault="002D15D4" w:rsidP="003F246F">
      <w:pPr>
        <w:widowControl w:val="0"/>
        <w:numPr>
          <w:ilvl w:val="1"/>
          <w:numId w:val="9"/>
        </w:numPr>
        <w:shd w:val="clear" w:color="auto" w:fill="FFFFFF"/>
        <w:tabs>
          <w:tab w:val="clear" w:pos="1440"/>
          <w:tab w:val="left" w:pos="0"/>
          <w:tab w:val="num" w:pos="720"/>
          <w:tab w:val="left" w:pos="907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C960E3">
        <w:rPr>
          <w:color w:val="000000"/>
        </w:rPr>
        <w:t>Если в течение 10 (десяти) календарных дней со дня передачи Заказчику результатов работы по настоящему договору Подрядчиком не будет получен подписанный Акт сдачи-приема выполненных работ или мотивированный отказ от приема работ с указанием обнаруженных недостатков, то работа считается принятой Заказчиком и подлежит оплате на условиях настоящего договора.</w:t>
      </w:r>
    </w:p>
    <w:p w:rsidR="002D15D4" w:rsidRPr="00C960E3" w:rsidRDefault="002D15D4" w:rsidP="003F246F">
      <w:pPr>
        <w:widowControl w:val="0"/>
        <w:numPr>
          <w:ilvl w:val="1"/>
          <w:numId w:val="9"/>
        </w:numPr>
        <w:shd w:val="clear" w:color="auto" w:fill="FFFFFF"/>
        <w:tabs>
          <w:tab w:val="clear" w:pos="1440"/>
          <w:tab w:val="left" w:pos="0"/>
          <w:tab w:val="num" w:pos="720"/>
          <w:tab w:val="left" w:pos="907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C960E3">
        <w:rPr>
          <w:color w:val="000000"/>
        </w:rPr>
        <w:t>В случае несоответствия результатов работы условиям договора Подрядчик обязан произвести необходимые исправления без дополнительной оплаты в срок, согласованный сторонами.</w:t>
      </w:r>
    </w:p>
    <w:p w:rsidR="002D15D4" w:rsidRPr="00C960E3" w:rsidRDefault="002D15D4" w:rsidP="003F246F">
      <w:pPr>
        <w:widowControl w:val="0"/>
        <w:shd w:val="clear" w:color="auto" w:fill="FFFFFF"/>
        <w:tabs>
          <w:tab w:val="left" w:pos="0"/>
          <w:tab w:val="left" w:pos="907"/>
        </w:tabs>
        <w:autoSpaceDE w:val="0"/>
        <w:autoSpaceDN w:val="0"/>
        <w:adjustRightInd w:val="0"/>
        <w:jc w:val="both"/>
        <w:rPr>
          <w:color w:val="000000"/>
        </w:rPr>
      </w:pPr>
    </w:p>
    <w:p w:rsidR="002D15D4" w:rsidRPr="00C960E3" w:rsidRDefault="002D15D4" w:rsidP="003F246F">
      <w:pPr>
        <w:widowControl w:val="0"/>
        <w:numPr>
          <w:ilvl w:val="0"/>
          <w:numId w:val="9"/>
        </w:numPr>
        <w:shd w:val="clear" w:color="auto" w:fill="FFFFFF"/>
        <w:tabs>
          <w:tab w:val="left" w:pos="902"/>
          <w:tab w:val="left" w:pos="1276"/>
        </w:tabs>
        <w:autoSpaceDE w:val="0"/>
        <w:autoSpaceDN w:val="0"/>
        <w:adjustRightInd w:val="0"/>
        <w:ind w:left="0" w:firstLine="0"/>
        <w:jc w:val="center"/>
        <w:rPr>
          <w:b/>
          <w:bCs/>
          <w:color w:val="000000"/>
        </w:rPr>
      </w:pPr>
      <w:r w:rsidRPr="00C960E3">
        <w:rPr>
          <w:b/>
          <w:color w:val="000000"/>
        </w:rPr>
        <w:t>Условия и порядок расчетов</w:t>
      </w:r>
    </w:p>
    <w:p w:rsidR="002D15D4" w:rsidRPr="00C960E3" w:rsidRDefault="002D15D4" w:rsidP="003F246F">
      <w:pPr>
        <w:widowControl w:val="0"/>
        <w:numPr>
          <w:ilvl w:val="1"/>
          <w:numId w:val="9"/>
        </w:numPr>
        <w:shd w:val="clear" w:color="auto" w:fill="FFFFFF"/>
        <w:tabs>
          <w:tab w:val="clear" w:pos="1440"/>
          <w:tab w:val="left" w:pos="0"/>
          <w:tab w:val="num" w:pos="720"/>
          <w:tab w:val="left" w:pos="907"/>
          <w:tab w:val="num" w:pos="1620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C960E3">
        <w:rPr>
          <w:color w:val="000000"/>
          <w:spacing w:val="-2"/>
        </w:rPr>
        <w:t xml:space="preserve">Расчеты по настоящему Договору производятся (при условии </w:t>
      </w:r>
      <w:r w:rsidRPr="00C960E3">
        <w:rPr>
          <w:color w:val="000000"/>
          <w:spacing w:val="-1"/>
        </w:rPr>
        <w:t xml:space="preserve">устранения Подрядчиком выявленных в ходе приемки недостатков) по </w:t>
      </w:r>
      <w:r w:rsidRPr="00C960E3">
        <w:rPr>
          <w:color w:val="000000"/>
          <w:spacing w:val="3"/>
        </w:rPr>
        <w:t xml:space="preserve">счетам, выставленным на основании подписанных </w:t>
      </w:r>
      <w:r w:rsidRPr="00C960E3">
        <w:rPr>
          <w:color w:val="000000"/>
        </w:rPr>
        <w:t xml:space="preserve">обеими сторонами Акта сдачи-приема выполненных работ, </w:t>
      </w:r>
      <w:r w:rsidRPr="00C960E3">
        <w:rPr>
          <w:color w:val="000000"/>
          <w:spacing w:val="-1"/>
        </w:rPr>
        <w:t xml:space="preserve">в течение 15 </w:t>
      </w:r>
      <w:r w:rsidRPr="00C960E3">
        <w:rPr>
          <w:color w:val="000000"/>
        </w:rPr>
        <w:t>банковских дней с момента получения счетов, счетов-фактур и Акта сдачи-приема выполненных работ.</w:t>
      </w:r>
      <w:r w:rsidRPr="00C960E3">
        <w:rPr>
          <w:color w:val="000000"/>
          <w:spacing w:val="-1"/>
        </w:rPr>
        <w:t xml:space="preserve"> </w:t>
      </w:r>
    </w:p>
    <w:p w:rsidR="002D15D4" w:rsidRPr="00C960E3" w:rsidRDefault="002D15D4" w:rsidP="003F246F">
      <w:pPr>
        <w:widowControl w:val="0"/>
        <w:numPr>
          <w:ilvl w:val="1"/>
          <w:numId w:val="9"/>
        </w:numPr>
        <w:shd w:val="clear" w:color="auto" w:fill="FFFFFF"/>
        <w:tabs>
          <w:tab w:val="clear" w:pos="1440"/>
          <w:tab w:val="left" w:pos="0"/>
          <w:tab w:val="num" w:pos="720"/>
          <w:tab w:val="left" w:pos="907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C960E3">
        <w:rPr>
          <w:color w:val="000000"/>
          <w:kern w:val="36"/>
        </w:rPr>
        <w:t>Расчеты по настоящему договору производятся в российских рублях путем перечисления денежных средств на расчетный счет Подрядчика.</w:t>
      </w:r>
    </w:p>
    <w:p w:rsidR="002D15D4" w:rsidRPr="00C960E3" w:rsidRDefault="002D15D4" w:rsidP="003F246F">
      <w:pPr>
        <w:widowControl w:val="0"/>
        <w:numPr>
          <w:ilvl w:val="1"/>
          <w:numId w:val="9"/>
        </w:numPr>
        <w:shd w:val="clear" w:color="auto" w:fill="FFFFFF"/>
        <w:tabs>
          <w:tab w:val="left" w:pos="0"/>
          <w:tab w:val="left" w:pos="907"/>
        </w:tabs>
        <w:autoSpaceDE w:val="0"/>
        <w:autoSpaceDN w:val="0"/>
        <w:adjustRightInd w:val="0"/>
        <w:ind w:left="0" w:firstLine="0"/>
        <w:jc w:val="both"/>
        <w:rPr>
          <w:color w:val="000000"/>
          <w:kern w:val="36"/>
        </w:rPr>
      </w:pPr>
      <w:r w:rsidRPr="00C960E3">
        <w:rPr>
          <w:color w:val="000000"/>
          <w:kern w:val="36"/>
        </w:rPr>
        <w:t>Задержка перечисления денежных средств за выполненные работы не является основанием для прекращения Подрядчиком работ на объекте.</w:t>
      </w:r>
    </w:p>
    <w:p w:rsidR="002D15D4" w:rsidRPr="00C960E3" w:rsidRDefault="002D15D4" w:rsidP="003F246F">
      <w:pPr>
        <w:shd w:val="clear" w:color="auto" w:fill="FFFFFF"/>
        <w:tabs>
          <w:tab w:val="left" w:pos="0"/>
          <w:tab w:val="left" w:pos="907"/>
        </w:tabs>
        <w:rPr>
          <w:color w:val="000000"/>
          <w:kern w:val="36"/>
        </w:rPr>
      </w:pPr>
    </w:p>
    <w:p w:rsidR="002D15D4" w:rsidRPr="00C960E3" w:rsidRDefault="002D15D4" w:rsidP="003F246F">
      <w:pPr>
        <w:widowControl w:val="0"/>
        <w:numPr>
          <w:ilvl w:val="0"/>
          <w:numId w:val="7"/>
        </w:numPr>
        <w:shd w:val="clear" w:color="auto" w:fill="FFFFFF"/>
        <w:tabs>
          <w:tab w:val="left" w:pos="902"/>
          <w:tab w:val="left" w:pos="1276"/>
        </w:tabs>
        <w:autoSpaceDE w:val="0"/>
        <w:autoSpaceDN w:val="0"/>
        <w:adjustRightInd w:val="0"/>
        <w:ind w:left="0" w:firstLine="0"/>
        <w:jc w:val="center"/>
        <w:rPr>
          <w:b/>
          <w:color w:val="000000"/>
        </w:rPr>
      </w:pPr>
      <w:r w:rsidRPr="00C960E3">
        <w:rPr>
          <w:b/>
          <w:color w:val="000000"/>
        </w:rPr>
        <w:t>Ответственность сторон и изменение условий договора.</w:t>
      </w:r>
    </w:p>
    <w:p w:rsidR="002D15D4" w:rsidRPr="00C960E3" w:rsidRDefault="002D15D4" w:rsidP="003F246F">
      <w:pPr>
        <w:widowControl w:val="0"/>
        <w:numPr>
          <w:ilvl w:val="1"/>
          <w:numId w:val="7"/>
        </w:numPr>
        <w:shd w:val="clear" w:color="auto" w:fill="FFFFFF"/>
        <w:tabs>
          <w:tab w:val="clear" w:pos="1620"/>
          <w:tab w:val="left" w:pos="0"/>
          <w:tab w:val="num" w:pos="720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C960E3">
        <w:rPr>
          <w:color w:val="000000"/>
        </w:rPr>
        <w:t>Любая задержка выполнения работ по вине Заказчика, повлекшая ограничение возможностей Подрядчика выполнить свои обязательства в предусмотренные договором сроки, не будет являться основанием для применения санкций к Подрядчику и служит основанием для корректировки срока окончания работ по договору.</w:t>
      </w:r>
    </w:p>
    <w:p w:rsidR="002D15D4" w:rsidRPr="00C960E3" w:rsidRDefault="002D15D4" w:rsidP="003F246F">
      <w:pPr>
        <w:widowControl w:val="0"/>
        <w:numPr>
          <w:ilvl w:val="1"/>
          <w:numId w:val="7"/>
        </w:numPr>
        <w:shd w:val="clear" w:color="auto" w:fill="FFFFFF"/>
        <w:tabs>
          <w:tab w:val="clear" w:pos="1620"/>
          <w:tab w:val="left" w:pos="0"/>
          <w:tab w:val="num" w:pos="720"/>
        </w:tabs>
        <w:autoSpaceDE w:val="0"/>
        <w:autoSpaceDN w:val="0"/>
        <w:adjustRightInd w:val="0"/>
        <w:ind w:left="0" w:firstLine="0"/>
        <w:jc w:val="both"/>
        <w:rPr>
          <w:color w:val="000000"/>
          <w:spacing w:val="-7"/>
        </w:rPr>
      </w:pPr>
      <w:r w:rsidRPr="00C960E3">
        <w:rPr>
          <w:color w:val="000000"/>
        </w:rPr>
        <w:t>Стороны освобождаются от ответственности за ненадлежащее выполнение своих обязанностей, если это стало следствием обстоятельств непреодолимой силы.</w:t>
      </w:r>
    </w:p>
    <w:p w:rsidR="002D15D4" w:rsidRPr="00C960E3" w:rsidRDefault="002D15D4" w:rsidP="003F246F">
      <w:pPr>
        <w:shd w:val="clear" w:color="auto" w:fill="FFFFFF"/>
        <w:tabs>
          <w:tab w:val="left" w:pos="1459"/>
        </w:tabs>
        <w:spacing w:line="259" w:lineRule="exact"/>
        <w:jc w:val="both"/>
        <w:rPr>
          <w:color w:val="000000"/>
          <w:spacing w:val="-7"/>
        </w:rPr>
      </w:pPr>
      <w:r w:rsidRPr="00C960E3">
        <w:rPr>
          <w:color w:val="000000"/>
        </w:rPr>
        <w:tab/>
        <w:t>Если действие непреодолимой силы продлится дольше 3-х месяцев, любая из сторон вправе отказаться от исполнения данного Договора.</w:t>
      </w:r>
    </w:p>
    <w:p w:rsidR="002D15D4" w:rsidRPr="00C960E3" w:rsidRDefault="002D15D4" w:rsidP="003F246F">
      <w:pPr>
        <w:widowControl w:val="0"/>
        <w:numPr>
          <w:ilvl w:val="1"/>
          <w:numId w:val="7"/>
        </w:numPr>
        <w:shd w:val="clear" w:color="auto" w:fill="FFFFFF"/>
        <w:tabs>
          <w:tab w:val="clear" w:pos="1620"/>
          <w:tab w:val="left" w:pos="0"/>
          <w:tab w:val="left" w:pos="180"/>
          <w:tab w:val="num" w:pos="720"/>
        </w:tabs>
        <w:autoSpaceDE w:val="0"/>
        <w:autoSpaceDN w:val="0"/>
        <w:adjustRightInd w:val="0"/>
        <w:ind w:left="0" w:firstLine="0"/>
        <w:jc w:val="both"/>
        <w:rPr>
          <w:color w:val="000000"/>
          <w:spacing w:val="5"/>
        </w:rPr>
      </w:pPr>
      <w:r w:rsidRPr="00C960E3">
        <w:rPr>
          <w:color w:val="000000"/>
          <w:spacing w:val="5"/>
        </w:rPr>
        <w:t xml:space="preserve">Подрядчик ни полностью, ни частично не в праве передавать свои обязанности по </w:t>
      </w:r>
      <w:r w:rsidRPr="00C960E3">
        <w:rPr>
          <w:color w:val="000000"/>
        </w:rPr>
        <w:t>Договору</w:t>
      </w:r>
      <w:r w:rsidRPr="00C960E3">
        <w:rPr>
          <w:color w:val="000000"/>
          <w:spacing w:val="5"/>
        </w:rPr>
        <w:t xml:space="preserve"> третьим лицам, без предварительного письменного согласия со стороны Заказчика.</w:t>
      </w:r>
    </w:p>
    <w:p w:rsidR="002D15D4" w:rsidRPr="00C960E3" w:rsidRDefault="002D15D4" w:rsidP="003F246F">
      <w:pPr>
        <w:jc w:val="both"/>
        <w:rPr>
          <w:color w:val="000000"/>
        </w:rPr>
      </w:pPr>
      <w:r w:rsidRPr="00C960E3">
        <w:rPr>
          <w:color w:val="000000"/>
        </w:rPr>
        <w:t>6.4.</w:t>
      </w:r>
      <w:r w:rsidRPr="00C960E3">
        <w:rPr>
          <w:color w:val="000000"/>
        </w:rPr>
        <w:tab/>
        <w:t>За просрочку выполнения работ по Договору Заказчик вправе потребовать от Подрядчика уплаты неустойки в размере 0,1% от стоимости несвоевременно выполненных работ за каждый день просрочки.</w:t>
      </w:r>
    </w:p>
    <w:p w:rsidR="002D15D4" w:rsidRPr="00C960E3" w:rsidRDefault="002D15D4" w:rsidP="003F246F">
      <w:pPr>
        <w:rPr>
          <w:color w:val="000000"/>
        </w:rPr>
      </w:pPr>
      <w:r w:rsidRPr="00C960E3">
        <w:rPr>
          <w:color w:val="000000"/>
        </w:rPr>
        <w:t>6.5.</w:t>
      </w:r>
      <w:r w:rsidRPr="00C960E3">
        <w:rPr>
          <w:color w:val="000000"/>
        </w:rPr>
        <w:tab/>
        <w:t>Подрядчик несет ответственность за вред, причиненный третьим лицам.</w:t>
      </w:r>
    </w:p>
    <w:p w:rsidR="002D15D4" w:rsidRPr="00C960E3" w:rsidRDefault="002D15D4" w:rsidP="003F246F">
      <w:pPr>
        <w:pStyle w:val="ContractText"/>
        <w:ind w:right="142"/>
        <w:rPr>
          <w:rFonts w:ascii="Times New Roman" w:hAnsi="Times New Roman" w:cs="Times New Roman"/>
          <w:color w:val="000000"/>
        </w:rPr>
      </w:pPr>
      <w:r w:rsidRPr="00C960E3">
        <w:rPr>
          <w:rFonts w:ascii="Times New Roman" w:hAnsi="Times New Roman" w:cs="Times New Roman"/>
          <w:color w:val="000000"/>
        </w:rPr>
        <w:t>6.6. В случае, расторжения договора по решению суда, по соглашению сторон или в случае расторжения договора в одностороннем порядке в силу существенного нарушения Подрядчиком условий договора, информация о Подрядчике заносится в публичный реестр недобросовестных поставщиков атомной отрасли сроком на 2 года.</w:t>
      </w:r>
    </w:p>
    <w:p w:rsidR="002D15D4" w:rsidRPr="00C960E3" w:rsidRDefault="002D15D4" w:rsidP="003F246F">
      <w:pPr>
        <w:shd w:val="clear" w:color="auto" w:fill="FFFFFF"/>
        <w:tabs>
          <w:tab w:val="left" w:pos="0"/>
          <w:tab w:val="left" w:pos="180"/>
        </w:tabs>
        <w:rPr>
          <w:color w:val="000000"/>
        </w:rPr>
      </w:pPr>
    </w:p>
    <w:p w:rsidR="002D15D4" w:rsidRPr="00C960E3" w:rsidRDefault="002D15D4" w:rsidP="003F246F">
      <w:pPr>
        <w:widowControl w:val="0"/>
        <w:numPr>
          <w:ilvl w:val="0"/>
          <w:numId w:val="14"/>
        </w:numPr>
        <w:shd w:val="clear" w:color="auto" w:fill="FFFFFF"/>
        <w:tabs>
          <w:tab w:val="left" w:pos="902"/>
          <w:tab w:val="left" w:pos="1276"/>
        </w:tabs>
        <w:autoSpaceDE w:val="0"/>
        <w:autoSpaceDN w:val="0"/>
        <w:adjustRightInd w:val="0"/>
        <w:ind w:left="0" w:firstLine="0"/>
        <w:jc w:val="center"/>
        <w:rPr>
          <w:bCs/>
          <w:color w:val="000000"/>
        </w:rPr>
      </w:pPr>
      <w:r w:rsidRPr="00C960E3">
        <w:rPr>
          <w:b/>
          <w:color w:val="000000"/>
        </w:rPr>
        <w:t>Расторжение Договора</w:t>
      </w:r>
      <w:r w:rsidRPr="00C960E3">
        <w:rPr>
          <w:color w:val="000000"/>
        </w:rPr>
        <w:t>.</w:t>
      </w:r>
    </w:p>
    <w:p w:rsidR="002D15D4" w:rsidRPr="00C960E3" w:rsidRDefault="002D15D4" w:rsidP="003F246F">
      <w:pPr>
        <w:widowControl w:val="0"/>
        <w:numPr>
          <w:ilvl w:val="1"/>
          <w:numId w:val="14"/>
        </w:numPr>
        <w:shd w:val="clear" w:color="auto" w:fill="FFFFFF"/>
        <w:tabs>
          <w:tab w:val="clear" w:pos="1620"/>
          <w:tab w:val="num" w:pos="1200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C960E3">
        <w:rPr>
          <w:color w:val="000000"/>
        </w:rPr>
        <w:t>Договор может быть расторгнут Заказчиком в одностороннем порядке с  уведомлением  Подрядчика в следующих случаях:</w:t>
      </w:r>
    </w:p>
    <w:p w:rsidR="002D15D4" w:rsidRPr="00C960E3" w:rsidRDefault="002D15D4" w:rsidP="003F246F">
      <w:pPr>
        <w:numPr>
          <w:ilvl w:val="0"/>
          <w:numId w:val="16"/>
        </w:numPr>
        <w:tabs>
          <w:tab w:val="clear" w:pos="720"/>
          <w:tab w:val="num" w:pos="0"/>
        </w:tabs>
        <w:ind w:left="0" w:firstLine="0"/>
        <w:jc w:val="both"/>
        <w:rPr>
          <w:color w:val="000000"/>
        </w:rPr>
      </w:pPr>
      <w:r w:rsidRPr="00C960E3">
        <w:rPr>
          <w:color w:val="000000"/>
        </w:rPr>
        <w:t>задержки Подрядчиком начала работ более чем на 10 (десять) календарных дней по причинам, не зависящим от Заказчика, Договор расторгается Заказчиком в одностороннем порядке с уведомлением Подрядчика;</w:t>
      </w:r>
    </w:p>
    <w:p w:rsidR="002D15D4" w:rsidRPr="00C960E3" w:rsidRDefault="002D15D4" w:rsidP="003F246F">
      <w:pPr>
        <w:numPr>
          <w:ilvl w:val="0"/>
          <w:numId w:val="16"/>
        </w:numPr>
        <w:tabs>
          <w:tab w:val="clear" w:pos="720"/>
          <w:tab w:val="num" w:pos="0"/>
        </w:tabs>
        <w:ind w:left="0" w:firstLine="0"/>
        <w:jc w:val="both"/>
        <w:rPr>
          <w:color w:val="000000"/>
        </w:rPr>
      </w:pPr>
      <w:r w:rsidRPr="00C960E3">
        <w:rPr>
          <w:color w:val="000000"/>
        </w:rPr>
        <w:t>нарушения по вине Подрядчика сроков выполнения работ более чем на 10 (десять) дней;</w:t>
      </w:r>
    </w:p>
    <w:p w:rsidR="002D15D4" w:rsidRPr="00C960E3" w:rsidRDefault="002D15D4" w:rsidP="003F246F">
      <w:pPr>
        <w:numPr>
          <w:ilvl w:val="0"/>
          <w:numId w:val="16"/>
        </w:numPr>
        <w:tabs>
          <w:tab w:val="clear" w:pos="720"/>
          <w:tab w:val="num" w:pos="0"/>
        </w:tabs>
        <w:ind w:left="0" w:firstLine="0"/>
        <w:jc w:val="both"/>
        <w:rPr>
          <w:color w:val="000000"/>
        </w:rPr>
      </w:pPr>
      <w:r w:rsidRPr="00C960E3">
        <w:rPr>
          <w:color w:val="000000"/>
        </w:rPr>
        <w:t>если отступления в работе от условий Договора или иные недостатки результата работы в согласованные между Сторонами сроки не были устранены, либо являются существенными или неустранимыми;</w:t>
      </w:r>
    </w:p>
    <w:p w:rsidR="002D15D4" w:rsidRPr="00C960E3" w:rsidRDefault="002D15D4" w:rsidP="003F246F">
      <w:pPr>
        <w:numPr>
          <w:ilvl w:val="0"/>
          <w:numId w:val="16"/>
        </w:numPr>
        <w:tabs>
          <w:tab w:val="clear" w:pos="720"/>
          <w:tab w:val="num" w:pos="0"/>
        </w:tabs>
        <w:ind w:left="0" w:firstLine="0"/>
        <w:jc w:val="both"/>
        <w:rPr>
          <w:color w:val="000000"/>
        </w:rPr>
      </w:pPr>
      <w:r w:rsidRPr="00C960E3">
        <w:rPr>
          <w:color w:val="000000"/>
        </w:rPr>
        <w:t>аннулирования лицензий, свидетельств, других актов государственных органов рамках действующего законодательства РФ, лишающих подрядчика права на выполнение работ.</w:t>
      </w:r>
    </w:p>
    <w:p w:rsidR="002D15D4" w:rsidRPr="00C960E3" w:rsidRDefault="002D15D4" w:rsidP="003F246F">
      <w:pPr>
        <w:widowControl w:val="0"/>
        <w:numPr>
          <w:ilvl w:val="1"/>
          <w:numId w:val="14"/>
        </w:numPr>
        <w:shd w:val="clear" w:color="auto" w:fill="FFFFFF"/>
        <w:tabs>
          <w:tab w:val="clear" w:pos="1620"/>
          <w:tab w:val="num" w:pos="1320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C960E3">
        <w:rPr>
          <w:color w:val="000000"/>
        </w:rPr>
        <w:t>Оплата работ, выполненных Подрядчиком после расторжения Договора, а также возмещение убытков, Заказчиком не производятся.</w:t>
      </w:r>
    </w:p>
    <w:p w:rsidR="002D15D4" w:rsidRPr="00C960E3" w:rsidRDefault="002D15D4" w:rsidP="003F246F">
      <w:pPr>
        <w:widowControl w:val="0"/>
        <w:numPr>
          <w:ilvl w:val="1"/>
          <w:numId w:val="14"/>
        </w:numPr>
        <w:shd w:val="clear" w:color="auto" w:fill="FFFFFF"/>
        <w:tabs>
          <w:tab w:val="clear" w:pos="1620"/>
          <w:tab w:val="num" w:pos="-180"/>
          <w:tab w:val="left" w:pos="0"/>
        </w:tabs>
        <w:autoSpaceDE w:val="0"/>
        <w:ind w:left="0" w:firstLine="0"/>
        <w:jc w:val="both"/>
        <w:rPr>
          <w:color w:val="000000"/>
        </w:rPr>
      </w:pPr>
      <w:r w:rsidRPr="00C960E3">
        <w:rPr>
          <w:color w:val="000000"/>
        </w:rPr>
        <w:t>В случае если до даты расторжения Договора Подрядчик не передал Заказчику рабочую и исполнительную документацию, Заказчик вправе самостоятельно принять и определить стоимость выполненных работ.</w:t>
      </w:r>
    </w:p>
    <w:p w:rsidR="002D15D4" w:rsidRPr="00C960E3" w:rsidRDefault="002D15D4" w:rsidP="003F246F">
      <w:pPr>
        <w:widowControl w:val="0"/>
        <w:numPr>
          <w:ilvl w:val="1"/>
          <w:numId w:val="14"/>
        </w:numPr>
        <w:shd w:val="clear" w:color="auto" w:fill="FFFFFF"/>
        <w:tabs>
          <w:tab w:val="clear" w:pos="1620"/>
          <w:tab w:val="left" w:pos="0"/>
        </w:tabs>
        <w:autoSpaceDE w:val="0"/>
        <w:ind w:left="0" w:firstLine="0"/>
        <w:jc w:val="both"/>
        <w:rPr>
          <w:color w:val="000000"/>
        </w:rPr>
      </w:pPr>
      <w:r w:rsidRPr="00C960E3">
        <w:rPr>
          <w:color w:val="000000"/>
        </w:rPr>
        <w:t>Оплата работ, выполненных Подрядчиком после расторжения Договора, а также возмещение убытков, Заказчиком не производятся.</w:t>
      </w:r>
    </w:p>
    <w:p w:rsidR="002D15D4" w:rsidRPr="00C960E3" w:rsidRDefault="002D15D4" w:rsidP="003F246F">
      <w:pPr>
        <w:widowControl w:val="0"/>
        <w:numPr>
          <w:ilvl w:val="1"/>
          <w:numId w:val="14"/>
        </w:numPr>
        <w:shd w:val="clear" w:color="auto" w:fill="FFFFFF"/>
        <w:tabs>
          <w:tab w:val="clear" w:pos="1620"/>
          <w:tab w:val="left" w:pos="0"/>
        </w:tabs>
        <w:autoSpaceDE w:val="0"/>
        <w:ind w:left="0" w:firstLine="0"/>
        <w:jc w:val="both"/>
        <w:rPr>
          <w:color w:val="000000"/>
        </w:rPr>
      </w:pPr>
      <w:r w:rsidRPr="00C960E3">
        <w:rPr>
          <w:color w:val="000000"/>
        </w:rPr>
        <w:t>В случае досрочного прекращения Договора вследствие повреждения Объекта или его части по вине Подрядчика, последний возвратит Заказчику произведенные им платежи, касающиеся поврежденной части Объекта в полном объеме.</w:t>
      </w:r>
    </w:p>
    <w:p w:rsidR="002D15D4" w:rsidRPr="00C960E3" w:rsidRDefault="002D15D4" w:rsidP="003F246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D15D4" w:rsidRPr="00C960E3" w:rsidRDefault="002D15D4" w:rsidP="003F246F">
      <w:pPr>
        <w:widowControl w:val="0"/>
        <w:numPr>
          <w:ilvl w:val="0"/>
          <w:numId w:val="14"/>
        </w:numPr>
        <w:shd w:val="clear" w:color="auto" w:fill="FFFFFF"/>
        <w:tabs>
          <w:tab w:val="left" w:pos="902"/>
          <w:tab w:val="left" w:pos="1276"/>
        </w:tabs>
        <w:autoSpaceDE w:val="0"/>
        <w:autoSpaceDN w:val="0"/>
        <w:adjustRightInd w:val="0"/>
        <w:ind w:left="0" w:firstLine="0"/>
        <w:jc w:val="center"/>
        <w:rPr>
          <w:b/>
          <w:bCs/>
          <w:color w:val="000000"/>
        </w:rPr>
      </w:pPr>
      <w:r w:rsidRPr="00C960E3">
        <w:rPr>
          <w:b/>
          <w:color w:val="000000"/>
        </w:rPr>
        <w:t xml:space="preserve">Прочие условия. </w:t>
      </w:r>
    </w:p>
    <w:p w:rsidR="002D15D4" w:rsidRPr="00C960E3" w:rsidRDefault="002D15D4" w:rsidP="003F246F">
      <w:pPr>
        <w:widowControl w:val="0"/>
        <w:numPr>
          <w:ilvl w:val="1"/>
          <w:numId w:val="14"/>
        </w:numPr>
        <w:shd w:val="clear" w:color="auto" w:fill="FFFFFF"/>
        <w:tabs>
          <w:tab w:val="left" w:pos="0"/>
          <w:tab w:val="left" w:pos="907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</w:rPr>
      </w:pPr>
      <w:r w:rsidRPr="00C960E3">
        <w:rPr>
          <w:bCs/>
          <w:color w:val="000000"/>
        </w:rPr>
        <w:t>Любая договоренность между сторонами, влекущая за собой новые обязательства,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 или протокола к настоящему Договору.</w:t>
      </w:r>
    </w:p>
    <w:p w:rsidR="002D15D4" w:rsidRPr="00C960E3" w:rsidRDefault="002D15D4" w:rsidP="003F246F">
      <w:pPr>
        <w:widowControl w:val="0"/>
        <w:numPr>
          <w:ilvl w:val="1"/>
          <w:numId w:val="14"/>
        </w:numPr>
        <w:shd w:val="clear" w:color="auto" w:fill="FFFFFF"/>
        <w:tabs>
          <w:tab w:val="left" w:pos="0"/>
          <w:tab w:val="left" w:pos="907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</w:rPr>
      </w:pPr>
      <w:r w:rsidRPr="00C960E3">
        <w:rPr>
          <w:bCs/>
          <w:color w:val="000000"/>
        </w:rPr>
        <w:t>Претензионный порядок урегулирования споров обязателен. Срок письменного ответа на претензию 30 (тридцать) дней с момента ее получения. В случае не разрешения спора в претензионном порядке, он подлежит разрешению в арбитражном суде Челябинской области.</w:t>
      </w:r>
    </w:p>
    <w:p w:rsidR="002D15D4" w:rsidRPr="00C960E3" w:rsidRDefault="002D15D4" w:rsidP="003F246F">
      <w:pPr>
        <w:widowControl w:val="0"/>
        <w:numPr>
          <w:ilvl w:val="1"/>
          <w:numId w:val="14"/>
        </w:numPr>
        <w:shd w:val="clear" w:color="auto" w:fill="FFFFFF"/>
        <w:tabs>
          <w:tab w:val="left" w:pos="0"/>
          <w:tab w:val="left" w:pos="907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</w:rPr>
      </w:pPr>
      <w:r w:rsidRPr="00C960E3">
        <w:rPr>
          <w:color w:val="000000"/>
        </w:rPr>
        <w:t>Заказчик приобретает право использования результата работы (научно-технической или иной документации) в объеме, в порядке и для целей, установленных настоящим договором, после полной оплаты работ по договору.</w:t>
      </w:r>
    </w:p>
    <w:p w:rsidR="002D15D4" w:rsidRPr="00C960E3" w:rsidRDefault="002D15D4" w:rsidP="003F246F">
      <w:pPr>
        <w:widowControl w:val="0"/>
        <w:numPr>
          <w:ilvl w:val="1"/>
          <w:numId w:val="14"/>
        </w:numPr>
        <w:shd w:val="clear" w:color="auto" w:fill="FFFFFF"/>
        <w:tabs>
          <w:tab w:val="left" w:pos="0"/>
          <w:tab w:val="left" w:pos="907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</w:rPr>
      </w:pPr>
      <w:r w:rsidRPr="00C960E3">
        <w:rPr>
          <w:color w:val="000000"/>
        </w:rPr>
        <w:t>Стороны обязуются не разглашать информацию, относящуюся к предмету и условиям настоящего договора, в том числе коммерческого характера. Требование настоящего пункта не распространяется на случаи раскрытия конфиденциальной информации по запросу уполномоченных организаций в случаях, предусмотренных действующим законодательством Российской Федерации, но в этом случае Стороны должны извещать друг друга немедленно о характере и объеме предоставляемой информации.</w:t>
      </w:r>
    </w:p>
    <w:p w:rsidR="002D15D4" w:rsidRPr="00C960E3" w:rsidRDefault="002D15D4" w:rsidP="003F246F">
      <w:pPr>
        <w:widowControl w:val="0"/>
        <w:numPr>
          <w:ilvl w:val="1"/>
          <w:numId w:val="14"/>
        </w:numPr>
        <w:shd w:val="clear" w:color="auto" w:fill="FFFFFF"/>
        <w:tabs>
          <w:tab w:val="left" w:pos="0"/>
          <w:tab w:val="left" w:pos="907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</w:rPr>
      </w:pPr>
      <w:r w:rsidRPr="00C960E3">
        <w:rPr>
          <w:color w:val="000000"/>
        </w:rPr>
        <w:t xml:space="preserve">Подрядчик обязуется предоставить Заказчику информацию в отношении всей цепочки собственников и руководителей, включая бенефициаров (в том числе конечных) далее (Сведения) по форме, установленной в Приложении №3 к настоящему договору. Сведения направляются в электронном виде в двух форматах: pdf. с подписью руководителя и редактируемом формате excel. К заполненной форме обязательно прикладываются подтверждающие документы в формате pdf.  </w:t>
      </w:r>
    </w:p>
    <w:p w:rsidR="002D15D4" w:rsidRPr="00C960E3" w:rsidRDefault="002D15D4" w:rsidP="003F246F">
      <w:pPr>
        <w:pStyle w:val="BodyText2"/>
        <w:spacing w:after="0" w:line="240" w:lineRule="auto"/>
      </w:pPr>
      <w:r w:rsidRPr="00C960E3">
        <w:t>Подрядчик гарантирует, что Сведения предоставленные Подрядчиком  Заказчику,  направленные с адреса электронной почты на адрес электронной почты:</w:t>
      </w:r>
    </w:p>
    <w:p w:rsidR="002D15D4" w:rsidRPr="00C960E3" w:rsidRDefault="002D15D4" w:rsidP="003F246F">
      <w:pPr>
        <w:pStyle w:val="BodyText2"/>
        <w:spacing w:after="0" w:line="240" w:lineRule="auto"/>
      </w:pPr>
      <w:r w:rsidRPr="00C960E3">
        <w:t>-Подрядчика: ______________;</w:t>
      </w:r>
    </w:p>
    <w:p w:rsidR="002D15D4" w:rsidRPr="00C960E3" w:rsidRDefault="002D15D4" w:rsidP="003F246F">
      <w:pPr>
        <w:pStyle w:val="BodyText2"/>
        <w:spacing w:after="0" w:line="240" w:lineRule="auto"/>
      </w:pPr>
      <w:r w:rsidRPr="00C960E3">
        <w:t>-Заказчика: otdeldou</w:t>
      </w:r>
      <w:hyperlink r:id="rId7" w:history="1">
        <w:r w:rsidRPr="00C960E3">
          <w:t>@vniitf.ru</w:t>
        </w:r>
      </w:hyperlink>
      <w:r w:rsidRPr="00C960E3">
        <w:t xml:space="preserve">,   </w:t>
      </w:r>
    </w:p>
    <w:p w:rsidR="002D15D4" w:rsidRPr="00C960E3" w:rsidRDefault="002D15D4" w:rsidP="003F246F">
      <w:pPr>
        <w:pStyle w:val="BodyText2"/>
        <w:spacing w:after="0" w:line="240" w:lineRule="auto"/>
      </w:pPr>
      <w:r w:rsidRPr="00C960E3">
        <w:t xml:space="preserve"> с приложением соответствующих подтверждающих документов являются полными, точными и достоверными.</w:t>
      </w:r>
    </w:p>
    <w:p w:rsidR="002D15D4" w:rsidRPr="00C960E3" w:rsidRDefault="002D15D4" w:rsidP="003F246F">
      <w:pPr>
        <w:pStyle w:val="BodyText2"/>
        <w:spacing w:after="0" w:line="240" w:lineRule="auto"/>
      </w:pPr>
      <w:r w:rsidRPr="00C960E3">
        <w:t>При изменении Сведений Подрядчик обязан не позднее пяти (5) рабочих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лицом.</w:t>
      </w:r>
    </w:p>
    <w:p w:rsidR="002D15D4" w:rsidRPr="00C960E3" w:rsidRDefault="002D15D4" w:rsidP="003F246F">
      <w:pPr>
        <w:pStyle w:val="BodyText2"/>
        <w:spacing w:after="0" w:line="240" w:lineRule="auto"/>
      </w:pPr>
      <w:r w:rsidRPr="00C960E3">
        <w:t>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Сведений, а также на раскрытие 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- Раскрытие). Стороны освобождают друг друга от любой ответственности в связи с Раскрытием, а также, в связи с предъявлением  претензий, исков и требований любыми третьими лицами, чьи права были или могли быть нарушены таким Раскрытием.</w:t>
      </w:r>
    </w:p>
    <w:p w:rsidR="002D15D4" w:rsidRPr="00C960E3" w:rsidRDefault="002D15D4" w:rsidP="003F246F">
      <w:pPr>
        <w:pStyle w:val="BodyText2"/>
        <w:spacing w:after="0" w:line="240" w:lineRule="auto"/>
      </w:pPr>
      <w:r w:rsidRPr="00C960E3">
        <w:t>Подрядчик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2D15D4" w:rsidRPr="00C960E3" w:rsidRDefault="002D15D4" w:rsidP="003F246F">
      <w:pPr>
        <w:widowControl w:val="0"/>
        <w:shd w:val="clear" w:color="auto" w:fill="FFFFFF"/>
        <w:tabs>
          <w:tab w:val="left" w:pos="0"/>
          <w:tab w:val="left" w:pos="907"/>
        </w:tabs>
        <w:autoSpaceDE w:val="0"/>
        <w:autoSpaceDN w:val="0"/>
        <w:adjustRightInd w:val="0"/>
        <w:jc w:val="both"/>
        <w:rPr>
          <w:color w:val="000000"/>
        </w:rPr>
      </w:pPr>
      <w:r w:rsidRPr="00C960E3">
        <w:rPr>
          <w:color w:val="000000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Заказчиком от исполнения Договора и предъявления Заказчиком Подрядчику требования о возмещении убытков, причиненных прекращением Договора. Договор считается расторгнутым с даты получения Подрядчиком соответствующего письменного уведомления, если более поздняя дата не будет установлена в уведомлении.</w:t>
      </w:r>
    </w:p>
    <w:p w:rsidR="002D15D4" w:rsidRPr="00C960E3" w:rsidRDefault="002D15D4" w:rsidP="003F246F">
      <w:pPr>
        <w:widowControl w:val="0"/>
        <w:shd w:val="clear" w:color="auto" w:fill="FFFFFF"/>
        <w:tabs>
          <w:tab w:val="left" w:pos="0"/>
          <w:tab w:val="left" w:pos="907"/>
        </w:tabs>
        <w:autoSpaceDE w:val="0"/>
        <w:autoSpaceDN w:val="0"/>
        <w:adjustRightInd w:val="0"/>
        <w:jc w:val="both"/>
        <w:rPr>
          <w:bCs/>
          <w:color w:val="000000"/>
        </w:rPr>
      </w:pPr>
    </w:p>
    <w:p w:rsidR="002D15D4" w:rsidRPr="00C960E3" w:rsidRDefault="002D15D4" w:rsidP="003F246F">
      <w:pPr>
        <w:widowControl w:val="0"/>
        <w:numPr>
          <w:ilvl w:val="1"/>
          <w:numId w:val="14"/>
        </w:numPr>
        <w:shd w:val="clear" w:color="auto" w:fill="FFFFFF"/>
        <w:tabs>
          <w:tab w:val="left" w:pos="0"/>
          <w:tab w:val="left" w:pos="907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</w:rPr>
      </w:pPr>
      <w:r w:rsidRPr="00C960E3">
        <w:rPr>
          <w:bCs/>
          <w:color w:val="000000"/>
        </w:rPr>
        <w:t>Настоящий Договор вступает в силу с момента подписания его обеими сторонами и действует до полного исполнения сторонами принятых на себя обязанностей.</w:t>
      </w:r>
    </w:p>
    <w:p w:rsidR="002D15D4" w:rsidRPr="00C960E3" w:rsidRDefault="002D15D4" w:rsidP="003F246F">
      <w:pPr>
        <w:widowControl w:val="0"/>
        <w:numPr>
          <w:ilvl w:val="1"/>
          <w:numId w:val="14"/>
        </w:numPr>
        <w:shd w:val="clear" w:color="auto" w:fill="FFFFFF"/>
        <w:tabs>
          <w:tab w:val="left" w:pos="0"/>
          <w:tab w:val="left" w:pos="907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</w:rPr>
      </w:pPr>
      <w:r w:rsidRPr="00C960E3">
        <w:rPr>
          <w:bCs/>
          <w:color w:val="000000"/>
        </w:rPr>
        <w:t>Настоящий Договор составлен в двух экземплярах, имеющих одинаковую юридическую силу по одному для Заказчика и Подрядчика.</w:t>
      </w:r>
    </w:p>
    <w:p w:rsidR="002D15D4" w:rsidRPr="00C960E3" w:rsidRDefault="002D15D4" w:rsidP="003F246F">
      <w:pPr>
        <w:widowControl w:val="0"/>
        <w:numPr>
          <w:ilvl w:val="1"/>
          <w:numId w:val="14"/>
        </w:numPr>
        <w:shd w:val="clear" w:color="auto" w:fill="FFFFFF"/>
        <w:tabs>
          <w:tab w:val="left" w:pos="0"/>
          <w:tab w:val="left" w:pos="907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</w:rPr>
      </w:pPr>
      <w:r w:rsidRPr="00C960E3">
        <w:rPr>
          <w:bCs/>
          <w:color w:val="000000"/>
        </w:rPr>
        <w:t>Во всем, что не оговорено в настоящем Договоре, стороны руководствуются действующим законодательством РФ.</w:t>
      </w:r>
    </w:p>
    <w:p w:rsidR="002D15D4" w:rsidRPr="00C960E3" w:rsidRDefault="002D15D4" w:rsidP="003F246F">
      <w:pPr>
        <w:widowControl w:val="0"/>
        <w:numPr>
          <w:ilvl w:val="1"/>
          <w:numId w:val="14"/>
        </w:numPr>
        <w:shd w:val="clear" w:color="auto" w:fill="FFFFFF"/>
        <w:tabs>
          <w:tab w:val="left" w:pos="0"/>
          <w:tab w:val="left" w:pos="907"/>
        </w:tabs>
        <w:autoSpaceDE w:val="0"/>
        <w:autoSpaceDN w:val="0"/>
        <w:adjustRightInd w:val="0"/>
        <w:ind w:left="0" w:firstLine="0"/>
        <w:jc w:val="both"/>
        <w:rPr>
          <w:rStyle w:val="FontStyle50"/>
          <w:bCs/>
          <w:color w:val="000000"/>
        </w:rPr>
      </w:pPr>
      <w:r w:rsidRPr="00C960E3">
        <w:rPr>
          <w:rStyle w:val="FontStyle50"/>
          <w:color w:val="000000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2D15D4" w:rsidRPr="00C960E3" w:rsidRDefault="002D15D4" w:rsidP="003F246F">
      <w:pPr>
        <w:pStyle w:val="Style16"/>
        <w:widowControl/>
        <w:tabs>
          <w:tab w:val="left" w:pos="725"/>
        </w:tabs>
        <w:ind w:firstLine="0"/>
        <w:rPr>
          <w:rStyle w:val="FontStyle50"/>
          <w:color w:val="000000"/>
        </w:rPr>
      </w:pPr>
      <w:r w:rsidRPr="00C960E3">
        <w:rPr>
          <w:rStyle w:val="FontStyle50"/>
          <w:color w:val="000000"/>
        </w:rPr>
        <w:t>Заказчик обязан представлять подписанные акты сверки расчетов (далее - акт сверки), составленные по соответствующей форме на последнее число месяца прошедшего квартала в 2-х экземплярах.</w:t>
      </w:r>
    </w:p>
    <w:p w:rsidR="002D15D4" w:rsidRPr="00C960E3" w:rsidRDefault="002D15D4" w:rsidP="003F246F">
      <w:pPr>
        <w:widowControl w:val="0"/>
        <w:shd w:val="clear" w:color="auto" w:fill="FFFFFF"/>
        <w:tabs>
          <w:tab w:val="left" w:pos="0"/>
          <w:tab w:val="left" w:pos="907"/>
        </w:tabs>
        <w:autoSpaceDE w:val="0"/>
        <w:autoSpaceDN w:val="0"/>
        <w:adjustRightInd w:val="0"/>
        <w:jc w:val="both"/>
        <w:rPr>
          <w:bCs/>
          <w:color w:val="000000"/>
        </w:rPr>
      </w:pPr>
      <w:r w:rsidRPr="00C960E3">
        <w:rPr>
          <w:rStyle w:val="FontStyle50"/>
          <w:color w:val="000000"/>
        </w:rPr>
        <w:t>Подрядчик в течение 5 (Пяти) рабочих дней с даты получения акта сверки подписывает акт сверки и возвращает один экземпляр Заказчику либо, при наличии разногласий, направляет в адрес Заказчика подписанный протокол разногласий.</w:t>
      </w:r>
    </w:p>
    <w:p w:rsidR="002D15D4" w:rsidRPr="00C960E3" w:rsidRDefault="002D15D4" w:rsidP="003F246F">
      <w:pPr>
        <w:widowControl w:val="0"/>
        <w:shd w:val="clear" w:color="auto" w:fill="FFFFFF"/>
        <w:tabs>
          <w:tab w:val="left" w:pos="0"/>
          <w:tab w:val="left" w:pos="907"/>
        </w:tabs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2D15D4" w:rsidRPr="00C960E3" w:rsidRDefault="002D15D4" w:rsidP="003F246F">
      <w:pPr>
        <w:tabs>
          <w:tab w:val="left" w:pos="0"/>
        </w:tabs>
        <w:jc w:val="center"/>
        <w:rPr>
          <w:b/>
          <w:color w:val="000000"/>
        </w:rPr>
      </w:pPr>
      <w:r w:rsidRPr="00C960E3">
        <w:rPr>
          <w:b/>
          <w:color w:val="000000"/>
        </w:rPr>
        <w:t>9. Срок действия договора</w:t>
      </w:r>
    </w:p>
    <w:p w:rsidR="002D15D4" w:rsidRPr="00C960E3" w:rsidRDefault="002D15D4" w:rsidP="003F246F">
      <w:pPr>
        <w:widowControl w:val="0"/>
        <w:shd w:val="clear" w:color="auto" w:fill="FFFFFF"/>
        <w:tabs>
          <w:tab w:val="left" w:pos="0"/>
          <w:tab w:val="left" w:pos="907"/>
        </w:tabs>
        <w:autoSpaceDE w:val="0"/>
        <w:autoSpaceDN w:val="0"/>
        <w:adjustRightInd w:val="0"/>
        <w:jc w:val="both"/>
        <w:rPr>
          <w:color w:val="000000"/>
        </w:rPr>
      </w:pPr>
    </w:p>
    <w:p w:rsidR="002D15D4" w:rsidRPr="00C960E3" w:rsidRDefault="002D15D4" w:rsidP="003F246F">
      <w:pPr>
        <w:widowControl w:val="0"/>
        <w:shd w:val="clear" w:color="auto" w:fill="FFFFFF"/>
        <w:tabs>
          <w:tab w:val="left" w:pos="0"/>
          <w:tab w:val="left" w:pos="907"/>
        </w:tabs>
        <w:autoSpaceDE w:val="0"/>
        <w:autoSpaceDN w:val="0"/>
        <w:adjustRightInd w:val="0"/>
        <w:jc w:val="both"/>
        <w:rPr>
          <w:bCs/>
          <w:color w:val="000000"/>
        </w:rPr>
      </w:pPr>
      <w:r w:rsidRPr="00C960E3">
        <w:rPr>
          <w:color w:val="000000"/>
        </w:rPr>
        <w:t>Настоящий договор вступает в силу с момента его подписания обеими Сторонами и действует до полного исполнения Сторонами принятых на себя обязательств</w:t>
      </w:r>
    </w:p>
    <w:p w:rsidR="002D15D4" w:rsidRPr="00C960E3" w:rsidRDefault="002D15D4" w:rsidP="003F246F">
      <w:pPr>
        <w:pStyle w:val="ContractText"/>
        <w:ind w:right="142"/>
        <w:jc w:val="center"/>
        <w:rPr>
          <w:rFonts w:ascii="Times New Roman" w:hAnsi="Times New Roman" w:cs="Times New Roman"/>
          <w:color w:val="000000"/>
        </w:rPr>
      </w:pPr>
    </w:p>
    <w:p w:rsidR="002D15D4" w:rsidRPr="00C960E3" w:rsidRDefault="002D15D4" w:rsidP="003F246F">
      <w:pPr>
        <w:shd w:val="clear" w:color="auto" w:fill="FFFFFF"/>
        <w:tabs>
          <w:tab w:val="left" w:pos="1276"/>
        </w:tabs>
        <w:jc w:val="center"/>
        <w:rPr>
          <w:b/>
          <w:color w:val="000000"/>
        </w:rPr>
      </w:pPr>
      <w:r w:rsidRPr="00C960E3">
        <w:rPr>
          <w:b/>
          <w:color w:val="000000"/>
        </w:rPr>
        <w:t>10. Приложения к настоящему Договору, являющиеся его неотъемлемой частью</w:t>
      </w:r>
    </w:p>
    <w:p w:rsidR="002D15D4" w:rsidRPr="00C960E3" w:rsidRDefault="002D15D4" w:rsidP="003F246F">
      <w:pPr>
        <w:shd w:val="clear" w:color="auto" w:fill="FFFFFF"/>
        <w:jc w:val="both"/>
        <w:rPr>
          <w:color w:val="000000"/>
        </w:rPr>
      </w:pPr>
    </w:p>
    <w:p w:rsidR="002D15D4" w:rsidRPr="00C960E3" w:rsidRDefault="002D15D4" w:rsidP="003F246F">
      <w:pPr>
        <w:shd w:val="clear" w:color="auto" w:fill="FFFFFF"/>
        <w:jc w:val="both"/>
        <w:rPr>
          <w:color w:val="000000"/>
        </w:rPr>
      </w:pPr>
      <w:r w:rsidRPr="00C960E3">
        <w:rPr>
          <w:color w:val="000000"/>
        </w:rPr>
        <w:t>Приложение 1 - Техническое задание.</w:t>
      </w:r>
    </w:p>
    <w:p w:rsidR="002D15D4" w:rsidRPr="00C960E3" w:rsidRDefault="002D15D4" w:rsidP="003F246F">
      <w:pPr>
        <w:shd w:val="clear" w:color="auto" w:fill="FFFFFF"/>
        <w:jc w:val="both"/>
        <w:rPr>
          <w:color w:val="000000"/>
        </w:rPr>
      </w:pPr>
      <w:r w:rsidRPr="00C960E3">
        <w:rPr>
          <w:color w:val="000000"/>
        </w:rPr>
        <w:t>Приложение 2 – Протокол согласования договорной цены.</w:t>
      </w:r>
    </w:p>
    <w:p w:rsidR="002D15D4" w:rsidRPr="00C960E3" w:rsidRDefault="002D15D4" w:rsidP="003F246F">
      <w:pPr>
        <w:shd w:val="clear" w:color="auto" w:fill="FFFFFF"/>
        <w:tabs>
          <w:tab w:val="left" w:pos="1276"/>
        </w:tabs>
        <w:rPr>
          <w:color w:val="000000"/>
        </w:rPr>
      </w:pPr>
      <w:r w:rsidRPr="00C960E3">
        <w:rPr>
          <w:color w:val="000000"/>
        </w:rPr>
        <w:t>Приложение 3 – Форма «Сведения».</w:t>
      </w:r>
    </w:p>
    <w:p w:rsidR="002D15D4" w:rsidRPr="00C960E3" w:rsidRDefault="002D15D4" w:rsidP="003F246F">
      <w:pPr>
        <w:shd w:val="clear" w:color="auto" w:fill="FFFFFF"/>
        <w:jc w:val="both"/>
        <w:rPr>
          <w:color w:val="000000"/>
        </w:rPr>
      </w:pPr>
    </w:p>
    <w:p w:rsidR="002D15D4" w:rsidRPr="00C960E3" w:rsidRDefault="002D15D4" w:rsidP="003F246F">
      <w:pPr>
        <w:widowControl w:val="0"/>
        <w:numPr>
          <w:ilvl w:val="0"/>
          <w:numId w:val="21"/>
        </w:numPr>
        <w:tabs>
          <w:tab w:val="left" w:pos="709"/>
        </w:tabs>
        <w:jc w:val="center"/>
        <w:rPr>
          <w:b/>
          <w:color w:val="000000"/>
        </w:rPr>
      </w:pPr>
      <w:r w:rsidRPr="00C960E3">
        <w:rPr>
          <w:b/>
          <w:color w:val="000000"/>
        </w:rPr>
        <w:t>Юридические адреса, реквизиты и подписи Сторон</w:t>
      </w:r>
    </w:p>
    <w:p w:rsidR="002D15D4" w:rsidRPr="00C960E3" w:rsidRDefault="002D15D4" w:rsidP="003F246F">
      <w:pPr>
        <w:rPr>
          <w:color w:val="000000"/>
        </w:rPr>
      </w:pPr>
    </w:p>
    <w:p w:rsidR="002D15D4" w:rsidRPr="00C960E3" w:rsidRDefault="002D15D4" w:rsidP="003F246F">
      <w:pPr>
        <w:rPr>
          <w:color w:val="000000"/>
        </w:rPr>
      </w:pPr>
    </w:p>
    <w:p w:rsidR="002D15D4" w:rsidRPr="00C960E3" w:rsidRDefault="002D15D4" w:rsidP="003F246F">
      <w:pPr>
        <w:tabs>
          <w:tab w:val="left" w:pos="1440"/>
          <w:tab w:val="left" w:pos="6510"/>
        </w:tabs>
        <w:rPr>
          <w:b/>
          <w:color w:val="000000"/>
        </w:rPr>
      </w:pPr>
      <w:r w:rsidRPr="00C960E3">
        <w:rPr>
          <w:b/>
          <w:color w:val="000000"/>
        </w:rPr>
        <w:t>ЗАКАЗЧИК</w:t>
      </w:r>
      <w:r w:rsidRPr="00C960E3">
        <w:rPr>
          <w:b/>
          <w:color w:val="000000"/>
        </w:rPr>
        <w:tab/>
      </w:r>
      <w:r w:rsidRPr="00C960E3">
        <w:rPr>
          <w:b/>
          <w:color w:val="000000"/>
        </w:rPr>
        <w:tab/>
        <w:t xml:space="preserve">                    ПОДРЯДЧИК</w:t>
      </w:r>
    </w:p>
    <w:p w:rsidR="002D15D4" w:rsidRPr="00C960E3" w:rsidRDefault="002D15D4" w:rsidP="003F246F">
      <w:pPr>
        <w:ind w:right="75"/>
        <w:jc w:val="right"/>
        <w:rPr>
          <w:color w:val="000000"/>
          <w:sz w:val="26"/>
          <w:szCs w:val="26"/>
        </w:rPr>
      </w:pPr>
    </w:p>
    <w:p w:rsidR="002D15D4" w:rsidRPr="00C960E3" w:rsidRDefault="002D15D4" w:rsidP="003F246F">
      <w:pPr>
        <w:tabs>
          <w:tab w:val="left" w:pos="6560"/>
        </w:tabs>
        <w:ind w:right="75"/>
        <w:rPr>
          <w:color w:val="000000"/>
          <w:sz w:val="26"/>
          <w:szCs w:val="26"/>
        </w:rPr>
      </w:pPr>
      <w:r w:rsidRPr="00C960E3">
        <w:rPr>
          <w:color w:val="000000"/>
          <w:sz w:val="26"/>
          <w:szCs w:val="26"/>
        </w:rPr>
        <w:t>__________</w:t>
      </w:r>
      <w:r w:rsidRPr="00C960E3">
        <w:rPr>
          <w:color w:val="000000"/>
          <w:sz w:val="26"/>
          <w:szCs w:val="26"/>
        </w:rPr>
        <w:tab/>
        <w:t xml:space="preserve">                 ____________</w:t>
      </w:r>
    </w:p>
    <w:p w:rsidR="002D15D4" w:rsidRPr="00C960E3" w:rsidRDefault="002D15D4" w:rsidP="003F246F">
      <w:pPr>
        <w:tabs>
          <w:tab w:val="left" w:pos="6560"/>
        </w:tabs>
        <w:ind w:right="75"/>
        <w:rPr>
          <w:color w:val="000000"/>
          <w:sz w:val="26"/>
          <w:szCs w:val="26"/>
        </w:rPr>
      </w:pPr>
    </w:p>
    <w:p w:rsidR="002D15D4" w:rsidRPr="00C960E3" w:rsidRDefault="002D15D4" w:rsidP="003F246F">
      <w:pPr>
        <w:tabs>
          <w:tab w:val="left" w:pos="6560"/>
        </w:tabs>
        <w:ind w:right="75"/>
        <w:rPr>
          <w:color w:val="000000"/>
          <w:sz w:val="26"/>
          <w:szCs w:val="26"/>
        </w:rPr>
      </w:pPr>
    </w:p>
    <w:p w:rsidR="002D15D4" w:rsidRPr="00C960E3" w:rsidRDefault="002D15D4" w:rsidP="003F246F">
      <w:pPr>
        <w:tabs>
          <w:tab w:val="left" w:pos="6560"/>
        </w:tabs>
        <w:ind w:right="75"/>
        <w:rPr>
          <w:color w:val="000000"/>
        </w:rPr>
      </w:pPr>
    </w:p>
    <w:p w:rsidR="002D15D4" w:rsidRDefault="002D15D4" w:rsidP="003F246F">
      <w:pPr>
        <w:tabs>
          <w:tab w:val="left" w:pos="6560"/>
        </w:tabs>
        <w:ind w:right="75"/>
        <w:rPr>
          <w:color w:val="000000"/>
        </w:rPr>
      </w:pPr>
      <w:r w:rsidRPr="00C960E3">
        <w:rPr>
          <w:color w:val="000000"/>
        </w:rPr>
        <w:t xml:space="preserve">                                                                                                                            </w:t>
      </w:r>
    </w:p>
    <w:p w:rsidR="002D15D4" w:rsidRPr="00C960E3" w:rsidRDefault="002D15D4" w:rsidP="003F246F">
      <w:pPr>
        <w:tabs>
          <w:tab w:val="left" w:pos="6560"/>
        </w:tabs>
        <w:ind w:right="75"/>
        <w:rPr>
          <w:color w:val="000000"/>
        </w:rPr>
      </w:pPr>
      <w:r>
        <w:rPr>
          <w:color w:val="000000"/>
        </w:rPr>
        <w:br w:type="page"/>
      </w:r>
      <w:r w:rsidRPr="00C960E3">
        <w:rPr>
          <w:color w:val="000000"/>
        </w:rPr>
        <w:t>Приложение 1</w:t>
      </w:r>
    </w:p>
    <w:p w:rsidR="002D15D4" w:rsidRPr="00C960E3" w:rsidRDefault="002D15D4" w:rsidP="003F246F">
      <w:pPr>
        <w:ind w:right="75"/>
        <w:jc w:val="right"/>
        <w:rPr>
          <w:rStyle w:val="FontStyle14"/>
          <w:b w:val="0"/>
          <w:color w:val="000000"/>
        </w:rPr>
      </w:pPr>
      <w:r w:rsidRPr="00C960E3">
        <w:rPr>
          <w:color w:val="000000"/>
        </w:rPr>
        <w:t xml:space="preserve">к договору № </w:t>
      </w:r>
      <w:r w:rsidRPr="00C960E3">
        <w:rPr>
          <w:rStyle w:val="FontStyle14"/>
          <w:b w:val="0"/>
          <w:color w:val="000000"/>
        </w:rPr>
        <w:t>_____</w:t>
      </w:r>
    </w:p>
    <w:p w:rsidR="002D15D4" w:rsidRPr="00C960E3" w:rsidRDefault="002D15D4" w:rsidP="003F246F">
      <w:pPr>
        <w:ind w:right="75"/>
        <w:jc w:val="right"/>
        <w:rPr>
          <w:color w:val="000000"/>
        </w:rPr>
      </w:pPr>
      <w:r w:rsidRPr="00C960E3">
        <w:rPr>
          <w:color w:val="000000"/>
        </w:rPr>
        <w:t>от «__» ____ 2012 года</w:t>
      </w:r>
    </w:p>
    <w:p w:rsidR="002D15D4" w:rsidRPr="00C960E3" w:rsidRDefault="002D15D4" w:rsidP="003F246F">
      <w:pPr>
        <w:jc w:val="center"/>
        <w:rPr>
          <w:color w:val="000000"/>
          <w:sz w:val="26"/>
          <w:szCs w:val="26"/>
        </w:rPr>
      </w:pPr>
    </w:p>
    <w:p w:rsidR="002D15D4" w:rsidRPr="00C960E3" w:rsidRDefault="002D15D4" w:rsidP="003F246F">
      <w:pPr>
        <w:rPr>
          <w:color w:val="000000"/>
        </w:rPr>
      </w:pPr>
      <w:r w:rsidRPr="00C960E3">
        <w:rPr>
          <w:color w:val="000000"/>
        </w:rPr>
        <w:t xml:space="preserve">       УТВЕРЖДАЮ:                                                                   СОГЛАСОВАНО:</w:t>
      </w:r>
    </w:p>
    <w:p w:rsidR="002D15D4" w:rsidRPr="00C960E3" w:rsidRDefault="002D15D4" w:rsidP="003F246F">
      <w:pPr>
        <w:rPr>
          <w:color w:val="000000"/>
        </w:rPr>
      </w:pPr>
      <w:r w:rsidRPr="00C960E3">
        <w:rPr>
          <w:color w:val="000000"/>
        </w:rPr>
        <w:t>ФГУП «РФЯЦ-ВНИИТФ»                                                           ______________</w:t>
      </w:r>
    </w:p>
    <w:p w:rsidR="002D15D4" w:rsidRPr="00C960E3" w:rsidRDefault="002D15D4" w:rsidP="003F246F">
      <w:pPr>
        <w:rPr>
          <w:color w:val="000000"/>
        </w:rPr>
      </w:pPr>
      <w:r w:rsidRPr="00C960E3">
        <w:rPr>
          <w:color w:val="000000"/>
        </w:rPr>
        <w:t xml:space="preserve">_______________                                                                           _______________ </w:t>
      </w:r>
    </w:p>
    <w:p w:rsidR="002D15D4" w:rsidRPr="00C960E3" w:rsidRDefault="002D15D4" w:rsidP="003F246F">
      <w:pPr>
        <w:rPr>
          <w:color w:val="000000"/>
        </w:rPr>
      </w:pPr>
      <w:r w:rsidRPr="00C960E3">
        <w:rPr>
          <w:color w:val="000000"/>
        </w:rPr>
        <w:t>«     » __________ 2012г.                                                        «     » __________ 2012г.</w:t>
      </w:r>
    </w:p>
    <w:p w:rsidR="002D15D4" w:rsidRPr="00C960E3" w:rsidRDefault="002D15D4" w:rsidP="003F246F">
      <w:pPr>
        <w:rPr>
          <w:color w:val="000000"/>
        </w:rPr>
      </w:pPr>
    </w:p>
    <w:p w:rsidR="002D15D4" w:rsidRPr="00C960E3" w:rsidRDefault="002D15D4" w:rsidP="003F246F">
      <w:pPr>
        <w:jc w:val="center"/>
        <w:rPr>
          <w:color w:val="000000"/>
        </w:rPr>
      </w:pPr>
      <w:r w:rsidRPr="00C960E3">
        <w:rPr>
          <w:color w:val="000000"/>
        </w:rPr>
        <w:t>ТЕХНИЧЕСКОЕ ЗАДАНИЕ</w:t>
      </w:r>
    </w:p>
    <w:p w:rsidR="002D15D4" w:rsidRPr="00C960E3" w:rsidRDefault="002D15D4" w:rsidP="003F246F">
      <w:pPr>
        <w:jc w:val="center"/>
        <w:rPr>
          <w:color w:val="000000"/>
        </w:rPr>
      </w:pPr>
      <w:r w:rsidRPr="00C960E3">
        <w:rPr>
          <w:color w:val="000000"/>
        </w:rPr>
        <w:t>на проведение экспертизы промышленной безопасности</w:t>
      </w:r>
    </w:p>
    <w:p w:rsidR="002D15D4" w:rsidRPr="00C960E3" w:rsidRDefault="002D15D4" w:rsidP="003F246F">
      <w:pPr>
        <w:jc w:val="center"/>
        <w:rPr>
          <w:color w:val="000000"/>
        </w:rPr>
      </w:pPr>
      <w:r w:rsidRPr="00C960E3">
        <w:rPr>
          <w:color w:val="000000"/>
        </w:rPr>
        <w:t>объекта «База ГСМ»</w:t>
      </w:r>
      <w:r w:rsidRPr="00C960E3">
        <w:rPr>
          <w:rStyle w:val="FontStyle14"/>
          <w:b w:val="0"/>
          <w:color w:val="000000"/>
        </w:rPr>
        <w:t xml:space="preserve"> </w:t>
      </w:r>
      <w:r w:rsidRPr="00C960E3">
        <w:rPr>
          <w:color w:val="000000"/>
        </w:rPr>
        <w:t>ФГУП «РФЯЦ-ВНИИТФ им. академ. Е.И. Забабахина».</w:t>
      </w:r>
    </w:p>
    <w:p w:rsidR="002D15D4" w:rsidRPr="00C960E3" w:rsidRDefault="002D15D4" w:rsidP="003F246F">
      <w:pPr>
        <w:pStyle w:val="ListParagraph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</w:rPr>
      </w:pPr>
      <w:r w:rsidRPr="00C960E3">
        <w:rPr>
          <w:rFonts w:ascii="Times New Roman" w:hAnsi="Times New Roman"/>
          <w:color w:val="000000"/>
          <w:sz w:val="24"/>
          <w:szCs w:val="24"/>
        </w:rPr>
        <w:t>Основание для проведения работ:</w:t>
      </w:r>
    </w:p>
    <w:p w:rsidR="002D15D4" w:rsidRPr="00C960E3" w:rsidRDefault="002D15D4" w:rsidP="003F246F">
      <w:pPr>
        <w:pStyle w:val="ListParagrap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C960E3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Требования Федерального закона №116-ФЗ от 21 июля 1997 года </w:t>
      </w:r>
    </w:p>
    <w:p w:rsidR="002D15D4" w:rsidRPr="00C960E3" w:rsidRDefault="002D15D4" w:rsidP="003F246F">
      <w:pPr>
        <w:pStyle w:val="ListParagraph"/>
        <w:rPr>
          <w:rFonts w:ascii="Times New Roman" w:hAnsi="Times New Roman"/>
          <w:color w:val="000000"/>
          <w:sz w:val="24"/>
          <w:szCs w:val="24"/>
        </w:rPr>
      </w:pPr>
      <w:r w:rsidRPr="00C960E3">
        <w:rPr>
          <w:rFonts w:ascii="Times New Roman" w:hAnsi="Times New Roman"/>
          <w:i/>
          <w:color w:val="000000"/>
          <w:sz w:val="24"/>
          <w:szCs w:val="24"/>
          <w:u w:val="single"/>
        </w:rPr>
        <w:t>«О промышленной безопасности производственных объектов».</w:t>
      </w:r>
    </w:p>
    <w:p w:rsidR="002D15D4" w:rsidRPr="00C960E3" w:rsidRDefault="002D15D4" w:rsidP="003F246F">
      <w:pPr>
        <w:pStyle w:val="ListParagraph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</w:rPr>
      </w:pPr>
      <w:r w:rsidRPr="00C960E3">
        <w:rPr>
          <w:rFonts w:ascii="Times New Roman" w:hAnsi="Times New Roman"/>
          <w:color w:val="000000"/>
          <w:sz w:val="24"/>
          <w:szCs w:val="24"/>
        </w:rPr>
        <w:t xml:space="preserve">Наличие технической документации: </w:t>
      </w:r>
      <w:r w:rsidRPr="00C960E3">
        <w:rPr>
          <w:rFonts w:ascii="Times New Roman" w:hAnsi="Times New Roman"/>
          <w:i/>
          <w:color w:val="000000"/>
          <w:sz w:val="24"/>
          <w:szCs w:val="24"/>
          <w:u w:val="single"/>
        </w:rPr>
        <w:t>в наличии.</w:t>
      </w:r>
    </w:p>
    <w:p w:rsidR="002D15D4" w:rsidRPr="00C960E3" w:rsidRDefault="002D15D4" w:rsidP="003F246F">
      <w:pPr>
        <w:pStyle w:val="ListParagraph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</w:rPr>
      </w:pPr>
      <w:r w:rsidRPr="00C960E3">
        <w:rPr>
          <w:rFonts w:ascii="Times New Roman" w:hAnsi="Times New Roman"/>
          <w:color w:val="000000"/>
          <w:sz w:val="24"/>
          <w:szCs w:val="24"/>
        </w:rPr>
        <w:t xml:space="preserve">Вид обследования: </w:t>
      </w:r>
      <w:r w:rsidRPr="00C960E3">
        <w:rPr>
          <w:rFonts w:ascii="Times New Roman" w:hAnsi="Times New Roman"/>
          <w:i/>
          <w:color w:val="000000"/>
          <w:sz w:val="24"/>
          <w:szCs w:val="24"/>
          <w:u w:val="single"/>
        </w:rPr>
        <w:t>экспертиза промышленной безопасности.</w:t>
      </w:r>
    </w:p>
    <w:p w:rsidR="002D15D4" w:rsidRPr="00C960E3" w:rsidRDefault="002D15D4" w:rsidP="003F246F">
      <w:pPr>
        <w:pStyle w:val="ListParagraph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  <w:u w:val="single"/>
        </w:rPr>
      </w:pPr>
      <w:r w:rsidRPr="00C960E3">
        <w:rPr>
          <w:rFonts w:ascii="Times New Roman" w:hAnsi="Times New Roman"/>
          <w:color w:val="000000"/>
          <w:sz w:val="24"/>
          <w:szCs w:val="24"/>
        </w:rPr>
        <w:t xml:space="preserve">Срок эксплуатации объекта: </w:t>
      </w:r>
      <w:r w:rsidRPr="00C960E3">
        <w:rPr>
          <w:rFonts w:ascii="Times New Roman" w:hAnsi="Times New Roman"/>
          <w:i/>
          <w:color w:val="000000"/>
          <w:sz w:val="24"/>
          <w:szCs w:val="24"/>
          <w:u w:val="single"/>
        </w:rPr>
        <w:t>с 1973 года</w:t>
      </w:r>
    </w:p>
    <w:p w:rsidR="002D15D4" w:rsidRPr="00C960E3" w:rsidRDefault="002D15D4" w:rsidP="003F246F">
      <w:pPr>
        <w:pStyle w:val="ListParagraph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</w:rPr>
      </w:pPr>
      <w:r w:rsidRPr="00C960E3">
        <w:rPr>
          <w:rFonts w:ascii="Times New Roman" w:hAnsi="Times New Roman"/>
          <w:color w:val="000000"/>
          <w:sz w:val="24"/>
          <w:szCs w:val="24"/>
        </w:rPr>
        <w:t xml:space="preserve">Обследовался ли объект раньше, какой организацией: </w:t>
      </w:r>
      <w:r w:rsidRPr="00C960E3">
        <w:rPr>
          <w:rFonts w:ascii="Times New Roman" w:hAnsi="Times New Roman"/>
          <w:i/>
          <w:color w:val="000000"/>
          <w:sz w:val="24"/>
          <w:szCs w:val="24"/>
          <w:u w:val="single"/>
        </w:rPr>
        <w:t>не обследовался.</w:t>
      </w:r>
    </w:p>
    <w:p w:rsidR="002D15D4" w:rsidRPr="00C960E3" w:rsidRDefault="002D15D4" w:rsidP="003F246F">
      <w:pPr>
        <w:pStyle w:val="ListParagraph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</w:rPr>
      </w:pPr>
      <w:r w:rsidRPr="00C960E3">
        <w:rPr>
          <w:rFonts w:ascii="Times New Roman" w:hAnsi="Times New Roman"/>
          <w:color w:val="000000"/>
          <w:sz w:val="24"/>
          <w:szCs w:val="24"/>
        </w:rPr>
        <w:t xml:space="preserve">Условия эксплуатации объекта: </w:t>
      </w:r>
      <w:r w:rsidRPr="00C960E3">
        <w:rPr>
          <w:rFonts w:ascii="Times New Roman" w:hAnsi="Times New Roman"/>
          <w:i/>
          <w:color w:val="000000"/>
          <w:sz w:val="24"/>
          <w:szCs w:val="24"/>
          <w:u w:val="single"/>
        </w:rPr>
        <w:t>согласно действующим нормативным документам</w:t>
      </w:r>
    </w:p>
    <w:p w:rsidR="002D15D4" w:rsidRPr="00C960E3" w:rsidRDefault="002D15D4" w:rsidP="003F246F">
      <w:pPr>
        <w:pStyle w:val="ListParagraph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  <w:u w:val="single"/>
        </w:rPr>
      </w:pPr>
      <w:r w:rsidRPr="00C960E3">
        <w:rPr>
          <w:rFonts w:ascii="Times New Roman" w:hAnsi="Times New Roman"/>
          <w:color w:val="000000"/>
          <w:sz w:val="24"/>
          <w:szCs w:val="24"/>
        </w:rPr>
        <w:t xml:space="preserve">Произвести обследование и дать оценку технического состояния </w:t>
      </w:r>
      <w:r w:rsidRPr="00C960E3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резервуаров, технологических трубопроводов объекта. </w:t>
      </w:r>
    </w:p>
    <w:p w:rsidR="002D15D4" w:rsidRPr="00C960E3" w:rsidRDefault="002D15D4" w:rsidP="003F246F">
      <w:pPr>
        <w:pStyle w:val="ListParagraph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  <w:u w:val="single"/>
        </w:rPr>
      </w:pPr>
      <w:r w:rsidRPr="00C960E3">
        <w:rPr>
          <w:rFonts w:ascii="Times New Roman" w:hAnsi="Times New Roman"/>
          <w:color w:val="000000"/>
          <w:sz w:val="24"/>
          <w:szCs w:val="24"/>
        </w:rPr>
        <w:t xml:space="preserve">Произвести экспертизу промышленной безопасности </w:t>
      </w:r>
      <w:r w:rsidRPr="00C960E3">
        <w:rPr>
          <w:rFonts w:ascii="Times New Roman" w:hAnsi="Times New Roman"/>
          <w:i/>
          <w:color w:val="000000"/>
          <w:sz w:val="24"/>
          <w:szCs w:val="24"/>
          <w:u w:val="single"/>
        </w:rPr>
        <w:t>с выдачей Заключения, утвержденного (зарегистрированного) в территориальном управлении Ростехнадзора.</w:t>
      </w:r>
    </w:p>
    <w:p w:rsidR="002D15D4" w:rsidRPr="00C960E3" w:rsidRDefault="002D15D4" w:rsidP="003F246F">
      <w:pPr>
        <w:pStyle w:val="ListParagraph"/>
        <w:rPr>
          <w:rFonts w:ascii="Times New Roman" w:hAnsi="Times New Roman"/>
          <w:color w:val="000000"/>
          <w:sz w:val="24"/>
          <w:szCs w:val="24"/>
        </w:rPr>
      </w:pPr>
      <w:r w:rsidRPr="00C960E3">
        <w:rPr>
          <w:rFonts w:ascii="Times New Roman" w:hAnsi="Times New Roman"/>
          <w:color w:val="000000"/>
          <w:sz w:val="24"/>
          <w:szCs w:val="24"/>
        </w:rPr>
        <w:t xml:space="preserve">        от Заказчика:                                                               от Подрядчика:</w:t>
      </w:r>
    </w:p>
    <w:p w:rsidR="002D15D4" w:rsidRPr="00C960E3" w:rsidRDefault="002D15D4" w:rsidP="003F246F">
      <w:pPr>
        <w:pStyle w:val="ListParagraph"/>
        <w:rPr>
          <w:rFonts w:ascii="Times New Roman" w:hAnsi="Times New Roman"/>
          <w:color w:val="000000"/>
          <w:sz w:val="24"/>
          <w:szCs w:val="24"/>
        </w:rPr>
      </w:pPr>
      <w:r w:rsidRPr="00C960E3">
        <w:rPr>
          <w:rFonts w:ascii="Times New Roman" w:hAnsi="Times New Roman"/>
          <w:color w:val="000000"/>
          <w:sz w:val="24"/>
          <w:szCs w:val="24"/>
        </w:rPr>
        <w:t>______________________                                               ___________________</w:t>
      </w:r>
    </w:p>
    <w:p w:rsidR="002D15D4" w:rsidRPr="00C960E3" w:rsidRDefault="002D15D4" w:rsidP="003F246F">
      <w:pPr>
        <w:pStyle w:val="ListParagraph"/>
        <w:rPr>
          <w:rFonts w:ascii="Times New Roman" w:hAnsi="Times New Roman"/>
          <w:color w:val="000000"/>
          <w:sz w:val="24"/>
          <w:szCs w:val="24"/>
        </w:rPr>
      </w:pPr>
      <w:r w:rsidRPr="00C960E3">
        <w:rPr>
          <w:rFonts w:ascii="Times New Roman" w:hAnsi="Times New Roman"/>
          <w:color w:val="000000"/>
          <w:sz w:val="24"/>
          <w:szCs w:val="24"/>
        </w:rPr>
        <w:t>__________/___________/                                               __________/_________/</w:t>
      </w:r>
    </w:p>
    <w:p w:rsidR="002D15D4" w:rsidRPr="00C960E3" w:rsidRDefault="002D15D4" w:rsidP="003F246F">
      <w:pPr>
        <w:jc w:val="center"/>
        <w:rPr>
          <w:color w:val="000000"/>
        </w:rPr>
      </w:pPr>
    </w:p>
    <w:p w:rsidR="002D15D4" w:rsidRPr="00C960E3" w:rsidRDefault="002D15D4" w:rsidP="003F246F">
      <w:pPr>
        <w:rPr>
          <w:color w:val="000000"/>
        </w:rPr>
      </w:pPr>
    </w:p>
    <w:p w:rsidR="002D15D4" w:rsidRPr="00C960E3" w:rsidRDefault="002D15D4" w:rsidP="003F246F">
      <w:pPr>
        <w:rPr>
          <w:color w:val="000000"/>
          <w:sz w:val="26"/>
          <w:szCs w:val="26"/>
        </w:rPr>
      </w:pPr>
      <w:r w:rsidRPr="00C960E3"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</w:t>
      </w:r>
    </w:p>
    <w:p w:rsidR="002D15D4" w:rsidRPr="00C960E3" w:rsidRDefault="002D15D4" w:rsidP="003F246F">
      <w:pPr>
        <w:rPr>
          <w:color w:val="000000"/>
        </w:rPr>
      </w:pPr>
      <w:r w:rsidRPr="00C960E3">
        <w:rPr>
          <w:color w:val="000000"/>
        </w:rPr>
        <w:t xml:space="preserve">                                                                                                                               Приложение №2 </w:t>
      </w:r>
    </w:p>
    <w:p w:rsidR="002D15D4" w:rsidRPr="00C960E3" w:rsidRDefault="002D15D4" w:rsidP="003F246F">
      <w:pPr>
        <w:jc w:val="right"/>
        <w:rPr>
          <w:color w:val="000000"/>
        </w:rPr>
      </w:pPr>
      <w:r w:rsidRPr="00C960E3">
        <w:rPr>
          <w:color w:val="000000"/>
        </w:rPr>
        <w:t xml:space="preserve">к договору  № </w:t>
      </w:r>
      <w:r w:rsidRPr="00C960E3">
        <w:rPr>
          <w:rStyle w:val="FontStyle14"/>
          <w:b w:val="0"/>
          <w:color w:val="000000"/>
        </w:rPr>
        <w:t>_____</w:t>
      </w:r>
      <w:r w:rsidRPr="00C960E3">
        <w:rPr>
          <w:color w:val="000000"/>
        </w:rPr>
        <w:t xml:space="preserve"> от _______2012 г.</w:t>
      </w:r>
    </w:p>
    <w:p w:rsidR="002D15D4" w:rsidRPr="00C960E3" w:rsidRDefault="002D15D4" w:rsidP="003F246F">
      <w:pPr>
        <w:jc w:val="right"/>
        <w:rPr>
          <w:color w:val="000000"/>
          <w:sz w:val="26"/>
          <w:szCs w:val="26"/>
        </w:rPr>
      </w:pPr>
    </w:p>
    <w:p w:rsidR="002D15D4" w:rsidRPr="00C960E3" w:rsidRDefault="002D15D4" w:rsidP="003F246F">
      <w:pPr>
        <w:jc w:val="right"/>
        <w:rPr>
          <w:color w:val="000000"/>
        </w:rPr>
      </w:pPr>
    </w:p>
    <w:p w:rsidR="002D15D4" w:rsidRPr="00C960E3" w:rsidRDefault="002D15D4" w:rsidP="003F246F">
      <w:pPr>
        <w:ind w:firstLine="709"/>
        <w:jc w:val="center"/>
        <w:outlineLvl w:val="0"/>
        <w:rPr>
          <w:color w:val="000000"/>
        </w:rPr>
      </w:pPr>
      <w:r>
        <w:rPr>
          <w:color w:val="000000"/>
        </w:rPr>
        <w:br w:type="page"/>
      </w:r>
      <w:r w:rsidRPr="00C960E3">
        <w:rPr>
          <w:color w:val="000000"/>
        </w:rPr>
        <w:t>Протокол</w:t>
      </w:r>
    </w:p>
    <w:p w:rsidR="002D15D4" w:rsidRPr="00C960E3" w:rsidRDefault="002D15D4" w:rsidP="003F246F">
      <w:pPr>
        <w:ind w:firstLine="709"/>
        <w:jc w:val="center"/>
        <w:rPr>
          <w:color w:val="000000"/>
        </w:rPr>
      </w:pPr>
      <w:r w:rsidRPr="00C960E3">
        <w:rPr>
          <w:color w:val="000000"/>
        </w:rPr>
        <w:t>согласования стоимости договора</w:t>
      </w:r>
    </w:p>
    <w:p w:rsidR="002D15D4" w:rsidRPr="00C960E3" w:rsidRDefault="002D15D4" w:rsidP="003F246F">
      <w:pPr>
        <w:spacing w:line="360" w:lineRule="auto"/>
        <w:jc w:val="both"/>
        <w:rPr>
          <w:color w:val="000000"/>
        </w:rPr>
      </w:pPr>
    </w:p>
    <w:p w:rsidR="002D15D4" w:rsidRPr="00C960E3" w:rsidRDefault="002D15D4" w:rsidP="003F246F">
      <w:pPr>
        <w:jc w:val="both"/>
        <w:rPr>
          <w:color w:val="000000"/>
        </w:rPr>
      </w:pPr>
      <w:r w:rsidRPr="00C960E3">
        <w:rPr>
          <w:color w:val="000000"/>
        </w:rPr>
        <w:t xml:space="preserve">          Мы, нижеподписавшиеся, от лица Заказчика – З</w:t>
      </w:r>
      <w:r w:rsidRPr="00C960E3">
        <w:rPr>
          <w:color w:val="000000"/>
        </w:rPr>
        <w:t>а</w:t>
      </w:r>
      <w:r w:rsidRPr="00C960E3">
        <w:rPr>
          <w:color w:val="000000"/>
        </w:rPr>
        <w:t>меститель директора  ФГУП «РФЯЦ-ВНИИТФ им. академ. Е.И.Забабахина» Зацепин В.Н., действующий на основании Довере</w:t>
      </w:r>
      <w:r w:rsidRPr="00C960E3">
        <w:rPr>
          <w:color w:val="000000"/>
        </w:rPr>
        <w:t>н</w:t>
      </w:r>
      <w:r w:rsidRPr="00C960E3">
        <w:rPr>
          <w:color w:val="000000"/>
        </w:rPr>
        <w:t xml:space="preserve">ности  </w:t>
      </w:r>
      <w:r w:rsidRPr="00C960E3">
        <w:rPr>
          <w:rStyle w:val="FontStyle15"/>
          <w:color w:val="000000"/>
          <w:sz w:val="24"/>
          <w:szCs w:val="24"/>
        </w:rPr>
        <w:t>№ 110 от 04.06.2010 г</w:t>
      </w:r>
      <w:r w:rsidRPr="00C960E3">
        <w:rPr>
          <w:color w:val="000000"/>
        </w:rPr>
        <w:t xml:space="preserve">.,  с одной стороны, и от лица Подрядчика – ___________________________________________________________________________________________________________________________________________________________, действующий на основании Устава, с другой стороны, удостоверяем, что сторонами достигнуто соглашение о величине стоимости договора на выполнение </w:t>
      </w:r>
      <w:r w:rsidRPr="00C960E3">
        <w:rPr>
          <w:color w:val="000000"/>
          <w:spacing w:val="-1"/>
        </w:rPr>
        <w:t xml:space="preserve">работ по </w:t>
      </w:r>
      <w:r w:rsidRPr="00C960E3">
        <w:rPr>
          <w:color w:val="000000"/>
        </w:rPr>
        <w:t>экспертизе промышленной безопасности объекта «База ГСМ»</w:t>
      </w:r>
      <w:r w:rsidRPr="00C960E3">
        <w:rPr>
          <w:color w:val="000000"/>
          <w:shd w:val="clear" w:color="auto" w:fill="FFFFFF"/>
        </w:rPr>
        <w:t xml:space="preserve"> </w:t>
      </w:r>
      <w:r w:rsidRPr="00C960E3">
        <w:rPr>
          <w:color w:val="000000"/>
        </w:rPr>
        <w:t xml:space="preserve">для нужд ФГУП «РФЯЦ-ВНИИТФ им. академ. Е.И. Забабахина»: </w:t>
      </w:r>
    </w:p>
    <w:p w:rsidR="002D15D4" w:rsidRPr="00C960E3" w:rsidRDefault="002D15D4" w:rsidP="003F246F">
      <w:pPr>
        <w:pStyle w:val="BodyTextIndent3"/>
        <w:tabs>
          <w:tab w:val="left" w:pos="1320"/>
          <w:tab w:val="left" w:pos="1440"/>
        </w:tabs>
        <w:spacing w:before="60" w:after="0"/>
        <w:ind w:left="0"/>
        <w:rPr>
          <w:color w:val="000000"/>
          <w:sz w:val="24"/>
          <w:szCs w:val="24"/>
        </w:rPr>
      </w:pPr>
    </w:p>
    <w:p w:rsidR="002D15D4" w:rsidRPr="00C960E3" w:rsidRDefault="002D15D4" w:rsidP="003F246F">
      <w:pPr>
        <w:pStyle w:val="BodyTextIndent3"/>
        <w:tabs>
          <w:tab w:val="left" w:pos="1320"/>
          <w:tab w:val="left" w:pos="1440"/>
        </w:tabs>
        <w:spacing w:before="60" w:after="0"/>
        <w:ind w:left="0"/>
        <w:rPr>
          <w:color w:val="000000"/>
          <w:sz w:val="24"/>
          <w:szCs w:val="24"/>
        </w:rPr>
      </w:pPr>
      <w:r w:rsidRPr="00C960E3">
        <w:rPr>
          <w:color w:val="000000"/>
          <w:sz w:val="24"/>
          <w:szCs w:val="24"/>
        </w:rPr>
        <w:t xml:space="preserve">Стоимость работ в текущих ценах: </w:t>
      </w:r>
      <w:r w:rsidRPr="00C960E3">
        <w:rPr>
          <w:rStyle w:val="FontStyle14"/>
          <w:b w:val="0"/>
          <w:color w:val="000000"/>
          <w:sz w:val="24"/>
          <w:szCs w:val="24"/>
        </w:rPr>
        <w:t>________________ рублей (_________________) рублей __ копеек, в том числе НДС 18%: _________ рублей.</w:t>
      </w:r>
    </w:p>
    <w:p w:rsidR="002D15D4" w:rsidRPr="00C960E3" w:rsidRDefault="002D15D4" w:rsidP="003F246F">
      <w:pPr>
        <w:jc w:val="both"/>
        <w:rPr>
          <w:color w:val="000000"/>
        </w:rPr>
      </w:pPr>
    </w:p>
    <w:p w:rsidR="002D15D4" w:rsidRPr="00C960E3" w:rsidRDefault="002D15D4" w:rsidP="003F246F">
      <w:pPr>
        <w:jc w:val="both"/>
        <w:rPr>
          <w:color w:val="000000"/>
        </w:rPr>
      </w:pPr>
      <w:r w:rsidRPr="00C960E3">
        <w:rPr>
          <w:color w:val="000000"/>
        </w:rPr>
        <w:t>Настоящий протокол является основанием для провед</w:t>
      </w:r>
      <w:r w:rsidRPr="00C960E3">
        <w:rPr>
          <w:color w:val="000000"/>
        </w:rPr>
        <w:t>е</w:t>
      </w:r>
      <w:r w:rsidRPr="00C960E3">
        <w:rPr>
          <w:color w:val="000000"/>
        </w:rPr>
        <w:t>ния взаимных расчетов и платежей между «Подрядчиком» и «Заказчиком».</w:t>
      </w:r>
    </w:p>
    <w:p w:rsidR="002D15D4" w:rsidRPr="00C960E3" w:rsidRDefault="002D15D4" w:rsidP="003F246F">
      <w:pPr>
        <w:spacing w:line="360" w:lineRule="auto"/>
        <w:ind w:firstLine="709"/>
        <w:rPr>
          <w:color w:val="000000"/>
        </w:rPr>
      </w:pPr>
    </w:p>
    <w:p w:rsidR="002D15D4" w:rsidRPr="00C960E3" w:rsidRDefault="002D15D4" w:rsidP="003F246F">
      <w:pPr>
        <w:shd w:val="clear" w:color="auto" w:fill="FFFFFF"/>
        <w:tabs>
          <w:tab w:val="left" w:pos="5683"/>
        </w:tabs>
        <w:jc w:val="both"/>
        <w:rPr>
          <w:bCs/>
          <w:color w:val="000000"/>
        </w:rPr>
      </w:pPr>
      <w:r w:rsidRPr="00C960E3">
        <w:rPr>
          <w:bCs/>
          <w:color w:val="000000"/>
        </w:rPr>
        <w:t>ЗАКАЗЧИК</w:t>
      </w:r>
      <w:r w:rsidRPr="00C960E3">
        <w:rPr>
          <w:bCs/>
          <w:color w:val="000000"/>
        </w:rPr>
        <w:tab/>
        <w:t xml:space="preserve">                  ПОДРЯДЧИК</w:t>
      </w:r>
    </w:p>
    <w:p w:rsidR="002D15D4" w:rsidRPr="00C960E3" w:rsidRDefault="002D15D4" w:rsidP="003F246F">
      <w:pPr>
        <w:shd w:val="clear" w:color="auto" w:fill="FFFFFF"/>
        <w:tabs>
          <w:tab w:val="left" w:leader="underscore" w:pos="1843"/>
          <w:tab w:val="left" w:leader="underscore" w:pos="6667"/>
        </w:tabs>
        <w:jc w:val="both"/>
        <w:rPr>
          <w:color w:val="000000"/>
        </w:rPr>
      </w:pPr>
    </w:p>
    <w:p w:rsidR="002D15D4" w:rsidRPr="00C960E3" w:rsidRDefault="002D15D4" w:rsidP="003F246F">
      <w:pPr>
        <w:shd w:val="clear" w:color="auto" w:fill="FFFFFF"/>
        <w:tabs>
          <w:tab w:val="left" w:leader="underscore" w:pos="1843"/>
          <w:tab w:val="left" w:leader="underscore" w:pos="6667"/>
        </w:tabs>
        <w:jc w:val="both"/>
        <w:rPr>
          <w:color w:val="000000"/>
        </w:rPr>
      </w:pPr>
      <w:r w:rsidRPr="00C960E3">
        <w:rPr>
          <w:color w:val="000000"/>
        </w:rPr>
        <w:tab/>
        <w:t xml:space="preserve">/ В.Н. Зацепин /                                                  _____________ /_________ /      </w:t>
      </w:r>
    </w:p>
    <w:p w:rsidR="002D15D4" w:rsidRPr="00C960E3" w:rsidRDefault="002D15D4" w:rsidP="003F246F">
      <w:pPr>
        <w:spacing w:line="360" w:lineRule="auto"/>
        <w:rPr>
          <w:color w:val="000000"/>
        </w:rPr>
      </w:pPr>
    </w:p>
    <w:p w:rsidR="002D15D4" w:rsidRPr="00C960E3" w:rsidRDefault="002D15D4" w:rsidP="003F246F">
      <w:pPr>
        <w:spacing w:line="360" w:lineRule="auto"/>
        <w:rPr>
          <w:color w:val="000000"/>
        </w:rPr>
      </w:pPr>
    </w:p>
    <w:p w:rsidR="002D15D4" w:rsidRPr="00C960E3" w:rsidRDefault="002D15D4" w:rsidP="003F246F">
      <w:pPr>
        <w:spacing w:line="360" w:lineRule="auto"/>
        <w:rPr>
          <w:color w:val="000000"/>
        </w:rPr>
      </w:pPr>
      <w:r w:rsidRPr="00C960E3">
        <w:rPr>
          <w:color w:val="000000"/>
        </w:rPr>
        <w:t>Техническую часть подготовил: начальник группы ОКС                                      В.А.Елисеев</w:t>
      </w:r>
    </w:p>
    <w:p w:rsidR="002D15D4" w:rsidRPr="00C960E3" w:rsidRDefault="002D15D4" w:rsidP="003F246F">
      <w:pPr>
        <w:spacing w:line="360" w:lineRule="auto"/>
        <w:rPr>
          <w:color w:val="000000"/>
        </w:rPr>
      </w:pPr>
    </w:p>
    <w:p w:rsidR="002D15D4" w:rsidRPr="003F246F" w:rsidRDefault="002D15D4" w:rsidP="003F246F">
      <w:pPr>
        <w:spacing w:line="360" w:lineRule="auto"/>
        <w:rPr>
          <w:color w:val="000000"/>
        </w:rPr>
      </w:pPr>
      <w:r w:rsidRPr="00C960E3">
        <w:rPr>
          <w:color w:val="000000"/>
        </w:rPr>
        <w:t>Согласовано: инженер производственной группы                                             Н.В.Горюшкин</w:t>
      </w:r>
    </w:p>
    <w:sectPr w:rsidR="002D15D4" w:rsidRPr="003F246F" w:rsidSect="00E955C5">
      <w:footerReference w:type="even" r:id="rId8"/>
      <w:footerReference w:type="default" r:id="rId9"/>
      <w:pgSz w:w="11906" w:h="16838"/>
      <w:pgMar w:top="1077" w:right="851" w:bottom="539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5D4" w:rsidRDefault="002D15D4" w:rsidP="00492500">
      <w:r>
        <w:separator/>
      </w:r>
    </w:p>
  </w:endnote>
  <w:endnote w:type="continuationSeparator" w:id="1">
    <w:p w:rsidR="002D15D4" w:rsidRDefault="002D15D4" w:rsidP="004925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tsansLightC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5D4" w:rsidRDefault="002D15D4" w:rsidP="001E2C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15D4" w:rsidRDefault="002D15D4" w:rsidP="009617B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5D4" w:rsidRDefault="002D15D4" w:rsidP="001E2C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D15D4" w:rsidRDefault="002D15D4" w:rsidP="009617B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5D4" w:rsidRDefault="002D15D4" w:rsidP="00492500">
      <w:r>
        <w:separator/>
      </w:r>
    </w:p>
  </w:footnote>
  <w:footnote w:type="continuationSeparator" w:id="1">
    <w:p w:rsidR="002D15D4" w:rsidRDefault="002D15D4" w:rsidP="004925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</w:abstractNum>
  <w:abstractNum w:abstractNumId="1">
    <w:nsid w:val="058E377D"/>
    <w:multiLevelType w:val="hybridMultilevel"/>
    <w:tmpl w:val="CD26B2E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187283"/>
    <w:multiLevelType w:val="multilevel"/>
    <w:tmpl w:val="8F1EE47E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cs="Times New Roman" w:hint="default"/>
      </w:rPr>
    </w:lvl>
  </w:abstractNum>
  <w:abstractNum w:abstractNumId="3">
    <w:nsid w:val="1CD54771"/>
    <w:multiLevelType w:val="hybridMultilevel"/>
    <w:tmpl w:val="170226E0"/>
    <w:lvl w:ilvl="0" w:tplc="FB72D46E">
      <w:start w:val="1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4">
    <w:nsid w:val="1F4D763D"/>
    <w:multiLevelType w:val="multilevel"/>
    <w:tmpl w:val="AE683A0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5">
    <w:nsid w:val="27B623A7"/>
    <w:multiLevelType w:val="multilevel"/>
    <w:tmpl w:val="E1A0670C"/>
    <w:lvl w:ilvl="0">
      <w:start w:val="8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2831"/>
        </w:tabs>
        <w:ind w:left="283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4042"/>
        </w:tabs>
        <w:ind w:left="40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893"/>
        </w:tabs>
        <w:ind w:left="489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104"/>
        </w:tabs>
        <w:ind w:left="61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955"/>
        </w:tabs>
        <w:ind w:left="69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6"/>
        </w:tabs>
        <w:ind w:left="81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17"/>
        </w:tabs>
        <w:ind w:left="90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228"/>
        </w:tabs>
        <w:ind w:left="10228" w:hanging="1800"/>
      </w:pPr>
      <w:rPr>
        <w:rFonts w:cs="Times New Roman" w:hint="default"/>
      </w:rPr>
    </w:lvl>
  </w:abstractNum>
  <w:abstractNum w:abstractNumId="6">
    <w:nsid w:val="293348B4"/>
    <w:multiLevelType w:val="hybridMultilevel"/>
    <w:tmpl w:val="9E1E63CC"/>
    <w:lvl w:ilvl="0" w:tplc="743E051E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10E9E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F06281B"/>
    <w:multiLevelType w:val="hybridMultilevel"/>
    <w:tmpl w:val="27A41786"/>
    <w:lvl w:ilvl="0" w:tplc="E63289A0">
      <w:start w:val="1"/>
      <w:numFmt w:val="bullet"/>
      <w:lvlText w:val="-"/>
      <w:lvlJc w:val="left"/>
      <w:pPr>
        <w:tabs>
          <w:tab w:val="num" w:pos="993"/>
        </w:tabs>
        <w:ind w:left="993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0F078D4"/>
    <w:multiLevelType w:val="multilevel"/>
    <w:tmpl w:val="52A4F7A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abstractNum w:abstractNumId="9">
    <w:nsid w:val="501A4BD8"/>
    <w:multiLevelType w:val="multilevel"/>
    <w:tmpl w:val="DE28696C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9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10">
    <w:nsid w:val="518E7568"/>
    <w:multiLevelType w:val="hybridMultilevel"/>
    <w:tmpl w:val="C3DC5596"/>
    <w:lvl w:ilvl="0" w:tplc="FFFFFFFF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843B71"/>
    <w:multiLevelType w:val="multilevel"/>
    <w:tmpl w:val="CB5638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19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abstractNum w:abstractNumId="12">
    <w:nsid w:val="58C13CF5"/>
    <w:multiLevelType w:val="hybridMultilevel"/>
    <w:tmpl w:val="86CA6F84"/>
    <w:lvl w:ilvl="0" w:tplc="FAF8A6E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C3F1CDA"/>
    <w:multiLevelType w:val="hybridMultilevel"/>
    <w:tmpl w:val="2862A1DA"/>
    <w:lvl w:ilvl="0" w:tplc="7D7EC09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>
    <w:nsid w:val="5CC24587"/>
    <w:multiLevelType w:val="multilevel"/>
    <w:tmpl w:val="AFFCE7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>
    <w:nsid w:val="693E4FFE"/>
    <w:multiLevelType w:val="multilevel"/>
    <w:tmpl w:val="13981D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69AC48A1"/>
    <w:multiLevelType w:val="multilevel"/>
    <w:tmpl w:val="22346CC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abstractNum w:abstractNumId="17">
    <w:nsid w:val="70D151D0"/>
    <w:multiLevelType w:val="multilevel"/>
    <w:tmpl w:val="5734D9D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18">
    <w:nsid w:val="767F3A61"/>
    <w:multiLevelType w:val="singleLevel"/>
    <w:tmpl w:val="91389D1C"/>
    <w:lvl w:ilvl="0">
      <w:start w:val="1"/>
      <w:numFmt w:val="decimal"/>
      <w:lvlText w:val="1.%1."/>
      <w:legacy w:legacy="1" w:legacySpace="0" w:legacyIndent="1123"/>
      <w:lvlJc w:val="left"/>
      <w:rPr>
        <w:rFonts w:ascii="Times New Roman" w:hAnsi="Times New Roman" w:cs="Times New Roman" w:hint="default"/>
      </w:rPr>
    </w:lvl>
  </w:abstractNum>
  <w:abstractNum w:abstractNumId="19">
    <w:nsid w:val="7D904F1A"/>
    <w:multiLevelType w:val="hybridMultilevel"/>
    <w:tmpl w:val="E0689610"/>
    <w:lvl w:ilvl="0" w:tplc="7EA618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0">
    <w:nsid w:val="7D95084E"/>
    <w:multiLevelType w:val="multilevel"/>
    <w:tmpl w:val="D6D8A7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ascii="Times New Roman" w:hAnsi="Times New Roman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20"/>
  </w:num>
  <w:num w:numId="2">
    <w:abstractNumId w:val="11"/>
  </w:num>
  <w:num w:numId="3">
    <w:abstractNumId w:val="7"/>
  </w:num>
  <w:num w:numId="4">
    <w:abstractNumId w:val="10"/>
  </w:num>
  <w:num w:numId="5">
    <w:abstractNumId w:val="8"/>
  </w:num>
  <w:num w:numId="6">
    <w:abstractNumId w:val="5"/>
  </w:num>
  <w:num w:numId="7">
    <w:abstractNumId w:val="16"/>
  </w:num>
  <w:num w:numId="8">
    <w:abstractNumId w:val="14"/>
  </w:num>
  <w:num w:numId="9">
    <w:abstractNumId w:val="2"/>
  </w:num>
  <w:num w:numId="10">
    <w:abstractNumId w:val="6"/>
  </w:num>
  <w:num w:numId="11">
    <w:abstractNumId w:val="12"/>
  </w:num>
  <w:num w:numId="12">
    <w:abstractNumId w:val="13"/>
  </w:num>
  <w:num w:numId="13">
    <w:abstractNumId w:val="9"/>
  </w:num>
  <w:num w:numId="14">
    <w:abstractNumId w:val="17"/>
  </w:num>
  <w:num w:numId="15">
    <w:abstractNumId w:val="4"/>
  </w:num>
  <w:num w:numId="16">
    <w:abstractNumId w:val="19"/>
  </w:num>
  <w:num w:numId="17">
    <w:abstractNumId w:val="0"/>
  </w:num>
  <w:num w:numId="18">
    <w:abstractNumId w:val="15"/>
  </w:num>
  <w:num w:numId="19">
    <w:abstractNumId w:val="1"/>
  </w:num>
  <w:num w:numId="20">
    <w:abstractNumId w:val="18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0977"/>
    <w:rsid w:val="00006258"/>
    <w:rsid w:val="00136E3C"/>
    <w:rsid w:val="00182D11"/>
    <w:rsid w:val="001850E2"/>
    <w:rsid w:val="001B09AD"/>
    <w:rsid w:val="001E2C6B"/>
    <w:rsid w:val="00215E4C"/>
    <w:rsid w:val="002B3855"/>
    <w:rsid w:val="002B79D7"/>
    <w:rsid w:val="002D15D4"/>
    <w:rsid w:val="00353319"/>
    <w:rsid w:val="003F246F"/>
    <w:rsid w:val="004300D9"/>
    <w:rsid w:val="00492500"/>
    <w:rsid w:val="00567604"/>
    <w:rsid w:val="005852EF"/>
    <w:rsid w:val="00647B02"/>
    <w:rsid w:val="006F7628"/>
    <w:rsid w:val="007054BC"/>
    <w:rsid w:val="00727264"/>
    <w:rsid w:val="00752CF9"/>
    <w:rsid w:val="0077666F"/>
    <w:rsid w:val="00822873"/>
    <w:rsid w:val="00930FA0"/>
    <w:rsid w:val="0094259B"/>
    <w:rsid w:val="009577DF"/>
    <w:rsid w:val="009617BD"/>
    <w:rsid w:val="00AC2318"/>
    <w:rsid w:val="00B4134D"/>
    <w:rsid w:val="00B5216C"/>
    <w:rsid w:val="00B60B2E"/>
    <w:rsid w:val="00B80977"/>
    <w:rsid w:val="00BD1492"/>
    <w:rsid w:val="00BF024C"/>
    <w:rsid w:val="00C960E3"/>
    <w:rsid w:val="00D6095B"/>
    <w:rsid w:val="00D97C4F"/>
    <w:rsid w:val="00DD0053"/>
    <w:rsid w:val="00E509C1"/>
    <w:rsid w:val="00E53ECB"/>
    <w:rsid w:val="00E955C5"/>
    <w:rsid w:val="00EC5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97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8097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B80977"/>
    <w:pPr>
      <w:spacing w:after="160" w:line="240" w:lineRule="exact"/>
    </w:pPr>
    <w:rPr>
      <w:rFonts w:ascii="Verdana" w:hAnsi="Verdana"/>
      <w:lang w:val="en-US" w:eastAsia="en-US"/>
    </w:rPr>
  </w:style>
  <w:style w:type="paragraph" w:styleId="BodyText">
    <w:name w:val="Body Text"/>
    <w:aliases w:val="Основной текст Знак Знак"/>
    <w:basedOn w:val="Normal"/>
    <w:link w:val="BodyTextChar"/>
    <w:uiPriority w:val="99"/>
    <w:rsid w:val="00B80977"/>
    <w:pPr>
      <w:spacing w:after="120"/>
      <w:jc w:val="both"/>
    </w:pPr>
    <w:rPr>
      <w:szCs w:val="20"/>
    </w:rPr>
  </w:style>
  <w:style w:type="character" w:customStyle="1" w:styleId="BodyTextChar">
    <w:name w:val="Body Text Char"/>
    <w:aliases w:val="Основной текст Знак Знак Char"/>
    <w:basedOn w:val="DefaultParagraphFont"/>
    <w:link w:val="BodyText"/>
    <w:uiPriority w:val="99"/>
    <w:locked/>
    <w:rsid w:val="00B8097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0">
    <w:name w:val="Основной текст Знак"/>
    <w:basedOn w:val="DefaultParagraphFont"/>
    <w:link w:val="BodyText"/>
    <w:uiPriority w:val="99"/>
    <w:semiHidden/>
    <w:locked/>
    <w:rsid w:val="00B80977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Normal"/>
    <w:link w:val="BodyTextIndentChar"/>
    <w:uiPriority w:val="99"/>
    <w:rsid w:val="00B80977"/>
    <w:pPr>
      <w:spacing w:before="60"/>
      <w:ind w:firstLine="851"/>
      <w:jc w:val="both"/>
    </w:pPr>
    <w:rPr>
      <w:szCs w:val="20"/>
    </w:rPr>
  </w:style>
  <w:style w:type="character" w:customStyle="1" w:styleId="BodyTextIndentChar">
    <w:name w:val="Body Text Indent Char"/>
    <w:aliases w:val="текст Char,Основной текст с отступом Знак1 Знак Char,Основной текст с отступом Знак1 Знак Знак Знак Char,Основной текст с отступом Знак Знак Знак Знак Знак Знак Char"/>
    <w:basedOn w:val="DefaultParagraphFont"/>
    <w:link w:val="BodyTextIndent"/>
    <w:uiPriority w:val="99"/>
    <w:locked/>
    <w:rsid w:val="00B8097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1">
    <w:name w:val="Основной текст с отступом Знак"/>
    <w:basedOn w:val="DefaultParagraphFont"/>
    <w:link w:val="BodyTextIndent"/>
    <w:uiPriority w:val="99"/>
    <w:semiHidden/>
    <w:locked/>
    <w:rsid w:val="00B80977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B80977"/>
    <w:pPr>
      <w:spacing w:after="120"/>
      <w:ind w:left="283"/>
      <w:jc w:val="both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809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tractText">
    <w:name w:val="Contract Text"/>
    <w:basedOn w:val="Normal"/>
    <w:uiPriority w:val="99"/>
    <w:rsid w:val="00B80977"/>
    <w:pPr>
      <w:autoSpaceDE w:val="0"/>
      <w:autoSpaceDN w:val="0"/>
      <w:spacing w:after="120"/>
      <w:jc w:val="both"/>
    </w:pPr>
    <w:rPr>
      <w:rFonts w:ascii="ArtsansLightC" w:hAnsi="ArtsansLightC" w:cs="ArtsansLightC"/>
    </w:rPr>
  </w:style>
  <w:style w:type="paragraph" w:styleId="BodyText2">
    <w:name w:val="Body Text 2"/>
    <w:basedOn w:val="Normal"/>
    <w:link w:val="BodyText2Char"/>
    <w:uiPriority w:val="99"/>
    <w:rsid w:val="00B80977"/>
    <w:pPr>
      <w:spacing w:after="120" w:line="48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B8097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Normal"/>
    <w:uiPriority w:val="99"/>
    <w:rsid w:val="00B80977"/>
    <w:pPr>
      <w:widowControl w:val="0"/>
      <w:autoSpaceDE w:val="0"/>
      <w:autoSpaceDN w:val="0"/>
      <w:adjustRightInd w:val="0"/>
      <w:spacing w:line="324" w:lineRule="exact"/>
      <w:ind w:hanging="348"/>
      <w:jc w:val="both"/>
    </w:pPr>
  </w:style>
  <w:style w:type="character" w:customStyle="1" w:styleId="FontStyle50">
    <w:name w:val="Font Style50"/>
    <w:basedOn w:val="DefaultParagraphFont"/>
    <w:uiPriority w:val="99"/>
    <w:rsid w:val="00B80977"/>
    <w:rPr>
      <w:rFonts w:ascii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rsid w:val="00B8097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80977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B80977"/>
    <w:rPr>
      <w:rFonts w:cs="Times New Roman"/>
    </w:rPr>
  </w:style>
  <w:style w:type="paragraph" w:customStyle="1" w:styleId="Style2">
    <w:name w:val="Style2"/>
    <w:basedOn w:val="Normal"/>
    <w:uiPriority w:val="99"/>
    <w:rsid w:val="003F246F"/>
    <w:pPr>
      <w:widowControl w:val="0"/>
      <w:autoSpaceDE w:val="0"/>
      <w:autoSpaceDN w:val="0"/>
      <w:adjustRightInd w:val="0"/>
      <w:spacing w:line="283" w:lineRule="exact"/>
      <w:ind w:firstLine="667"/>
      <w:jc w:val="both"/>
    </w:pPr>
    <w:rPr>
      <w:rFonts w:ascii="Arial" w:eastAsia="Calibri" w:hAnsi="Arial"/>
    </w:rPr>
  </w:style>
  <w:style w:type="paragraph" w:customStyle="1" w:styleId="Style3">
    <w:name w:val="Style3"/>
    <w:basedOn w:val="Normal"/>
    <w:uiPriority w:val="99"/>
    <w:rsid w:val="003F246F"/>
    <w:pPr>
      <w:widowControl w:val="0"/>
      <w:autoSpaceDE w:val="0"/>
      <w:autoSpaceDN w:val="0"/>
      <w:adjustRightInd w:val="0"/>
      <w:spacing w:line="287" w:lineRule="exact"/>
      <w:ind w:firstLine="670"/>
      <w:jc w:val="both"/>
    </w:pPr>
    <w:rPr>
      <w:rFonts w:ascii="Arial" w:eastAsia="Calibri" w:hAnsi="Arial"/>
    </w:rPr>
  </w:style>
  <w:style w:type="character" w:customStyle="1" w:styleId="FontStyle14">
    <w:name w:val="Font Style14"/>
    <w:basedOn w:val="DefaultParagraphFont"/>
    <w:uiPriority w:val="99"/>
    <w:rsid w:val="003F246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DefaultParagraphFont"/>
    <w:uiPriority w:val="99"/>
    <w:rsid w:val="003F246F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Normal"/>
    <w:uiPriority w:val="99"/>
    <w:rsid w:val="003F246F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ListParagraph">
    <w:name w:val="List Paragraph"/>
    <w:basedOn w:val="Normal"/>
    <w:uiPriority w:val="99"/>
    <w:qFormat/>
    <w:rsid w:val="003F246F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8">
    <w:name w:val="Style8"/>
    <w:basedOn w:val="Normal"/>
    <w:uiPriority w:val="99"/>
    <w:rsid w:val="003F246F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6">
    <w:name w:val="Style6"/>
    <w:basedOn w:val="Normal"/>
    <w:uiPriority w:val="99"/>
    <w:rsid w:val="003F246F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="Calibri"/>
    </w:rPr>
  </w:style>
  <w:style w:type="character" w:customStyle="1" w:styleId="FontStyle19">
    <w:name w:val="Font Style19"/>
    <w:basedOn w:val="DefaultParagraphFont"/>
    <w:uiPriority w:val="99"/>
    <w:rsid w:val="003F246F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d@belnp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7</Pages>
  <Words>2601</Words>
  <Characters>14827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</dc:creator>
  <cp:keywords/>
  <dc:description/>
  <cp:lastModifiedBy>Мунасипов</cp:lastModifiedBy>
  <cp:revision>4</cp:revision>
  <dcterms:created xsi:type="dcterms:W3CDTF">2012-07-24T12:30:00Z</dcterms:created>
  <dcterms:modified xsi:type="dcterms:W3CDTF">2012-07-26T10:26:00Z</dcterms:modified>
</cp:coreProperties>
</file>